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73BE4" w:rsidRDefault="00173BE4">
      <w:bookmarkStart w:id="0" w:name="_GoBack"/>
      <w:bookmarkEnd w:id="0"/>
      <w:r>
        <w:rPr>
          <w:noProof/>
          <w:lang w:eastAsia="es-ES" w:bidi="ar-SA"/>
        </w:rPr>
        <mc:AlternateContent>
          <mc:Choice Requires="wpg">
            <w:drawing>
              <wp:anchor distT="0" distB="0" distL="0" distR="0" simplePos="0" relativeHeight="251657728" behindDoc="0" locked="0" layoutInCell="1" allowOverlap="1">
                <wp:simplePos x="0" y="0"/>
                <wp:positionH relativeFrom="column">
                  <wp:posOffset>1193377</wp:posOffset>
                </wp:positionH>
                <wp:positionV relativeFrom="paragraph">
                  <wp:posOffset>685377</wp:posOffset>
                </wp:positionV>
                <wp:extent cx="6838950" cy="3815080"/>
                <wp:effectExtent l="0" t="0" r="19050" b="13970"/>
                <wp:wrapNone/>
                <wp:docPr id="1" name="Forma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8950" cy="3815080"/>
                          <a:chOff x="1868" y="1077"/>
                          <a:chExt cx="10770" cy="6008"/>
                        </a:xfrm>
                      </wpg:grpSpPr>
                      <wps:wsp>
                        <wps:cNvPr id="2" name="Rectangle 3"/>
                        <wps:cNvSpPr>
                          <a:spLocks noChangeArrowheads="1"/>
                        </wps:cNvSpPr>
                        <wps:spPr bwMode="auto">
                          <a:xfrm flipV="1">
                            <a:off x="1868" y="1077"/>
                            <a:ext cx="10770" cy="6008"/>
                          </a:xfrm>
                          <a:prstGeom prst="rect">
                            <a:avLst/>
                          </a:prstGeom>
                          <a:solidFill>
                            <a:srgbClr val="DDDDDD"/>
                          </a:solidFill>
                          <a:ln w="9525" cap="flat">
                            <a:solidFill>
                              <a:srgbClr val="3465A4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3" name="Oval 4"/>
                        <wps:cNvSpPr>
                          <a:spLocks noChangeArrowheads="1"/>
                        </wps:cNvSpPr>
                        <wps:spPr bwMode="auto">
                          <a:xfrm>
                            <a:off x="2264" y="1704"/>
                            <a:ext cx="396" cy="396"/>
                          </a:xfrm>
                          <a:prstGeom prst="ellipse">
                            <a:avLst/>
                          </a:pr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4" name="Oval 5"/>
                        <wps:cNvSpPr>
                          <a:spLocks noChangeArrowheads="1"/>
                        </wps:cNvSpPr>
                        <wps:spPr bwMode="auto">
                          <a:xfrm>
                            <a:off x="2264" y="6240"/>
                            <a:ext cx="396" cy="395"/>
                          </a:xfrm>
                          <a:prstGeom prst="ellipse">
                            <a:avLst/>
                          </a:pr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5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1789" y="1704"/>
                            <a:ext cx="396" cy="396"/>
                          </a:xfrm>
                          <a:prstGeom prst="ellipse">
                            <a:avLst/>
                          </a:pr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6" name="Oval 7"/>
                        <wps:cNvSpPr>
                          <a:spLocks noChangeArrowheads="1"/>
                        </wps:cNvSpPr>
                        <wps:spPr bwMode="auto">
                          <a:xfrm>
                            <a:off x="11789" y="6240"/>
                            <a:ext cx="396" cy="395"/>
                          </a:xfrm>
                          <a:prstGeom prst="ellipse">
                            <a:avLst/>
                          </a:pr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7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001" y="2385"/>
                            <a:ext cx="6179" cy="1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F428B" w:rsidRDefault="00173BE4">
                              <w:pPr>
                                <w:rPr>
                                  <w:rFonts w:ascii="Noto Sans" w:eastAsia="Microsoft YaHei" w:hAnsi="Noto Sans"/>
                                  <w:spacing w:val="-28"/>
                                  <w:w w:val="95"/>
                                  <w:kern w:val="0"/>
                                  <w:sz w:val="56"/>
                                  <w:szCs w:val="36"/>
                                </w:rPr>
                              </w:pPr>
                              <w:r>
                                <w:rPr>
                                  <w:rFonts w:ascii="Noto Sans" w:eastAsia="Microsoft YaHei" w:hAnsi="Noto Sans"/>
                                  <w:spacing w:val="-28"/>
                                  <w:w w:val="95"/>
                                  <w:kern w:val="0"/>
                                  <w:sz w:val="56"/>
                                  <w:szCs w:val="36"/>
                                </w:rPr>
                                <w:t>Título abreviado de la actuación</w:t>
                              </w:r>
                            </w:p>
                          </w:txbxContent>
                        </wps:txbx>
                        <wps:bodyPr rot="0" vert="horz" wrap="square" lIns="90000" tIns="45000" rIns="90000" bIns="45000" anchor="t" anchorCtr="0">
                          <a:noAutofit/>
                        </wps:bodyPr>
                      </wps:wsp>
                      <wps:wsp>
                        <wps:cNvPr id="8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3115" y="4369"/>
                            <a:ext cx="6820" cy="1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73BE4" w:rsidRDefault="00243D81">
                              <w:pPr>
                                <w:rPr>
                                  <w:rFonts w:ascii="Noto Sans" w:eastAsia="Microsoft YaHei" w:hAnsi="Noto Sans"/>
                                  <w:b/>
                                  <w:spacing w:val="-7"/>
                                  <w:w w:val="90"/>
                                  <w:sz w:val="28"/>
                                  <w:szCs w:val="36"/>
                                </w:rPr>
                              </w:pPr>
                              <w:r w:rsidRPr="00243D81">
                                <w:rPr>
                                  <w:rFonts w:ascii="Noto Sans" w:eastAsia="Microsoft YaHei" w:hAnsi="Noto Sans"/>
                                  <w:b/>
                                  <w:spacing w:val="-7"/>
                                  <w:w w:val="90"/>
                                  <w:sz w:val="28"/>
                                  <w:szCs w:val="36"/>
                                </w:rPr>
                                <w:t>Promover el desarrollo tecnológico, la innovación y una investigación de calidad</w:t>
                              </w:r>
                            </w:p>
                          </w:txbxContent>
                        </wps:txbx>
                        <wps:bodyPr rot="0" vert="horz" wrap="square" lIns="90000" tIns="45000" rIns="90000" bIns="4500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4" y="5559"/>
                            <a:ext cx="7014" cy="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45" y="3688"/>
                            <a:ext cx="1700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2" y="5766"/>
                            <a:ext cx="892" cy="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Forma1" o:spid="_x0000_s1026" style="position:absolute;margin-left:93.95pt;margin-top:53.95pt;width:538.5pt;height:300.4pt;z-index:251657728;mso-wrap-distance-left:0;mso-wrap-distance-right:0" coordorigin="1868,1077" coordsize="10770,60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QFBgcICQoLDAwNDg8QERITFBQV&#10;FhcYGRobHB0eHh8gISIjJCUmJygpKiorLC0uLzAxMjM0NTY3ODk6Ozs8PT4/QEFCQ0RFRkdISUpL&#10;TE1OT1BRUlNUVVZXWFlaW1xdXl9gYWJjZGVmZ2hpamtsbW5vcHFyc3R1dnd4eXp7fH1+f4CBgoOE&#10;hYaHiImKi4yNjo+QkZKTlJWWl5iam5ydnp+goaKjpKWmp6ipqqusra6vsbKztLW2t7i5uru8vb6/&#10;wMHCw8XGx8jJysvMzc7P0NHS09TV19jZ2tvc3d7f4OHi4+Tl5ujp6uvs7e7v8PHy8/T19v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//////////////////////////////////////////be8v//////&#10;///////////////////////////////////z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l9///////////&#10;////////////////////////////+rSUsPb/////////////////////////////////////5pdv&#10;kuH/////////////////////////////////////+bOUr/X/////////////////////////////&#10;//////////nk9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sGmyv//&#10;////////////////////////////////////uHpQf9H/////////////////////////////////&#10;///ilk0DWLr////////////////////////////////////RjWlKccf/////////////////////&#10;///////////////x0byYsu3////////////////////////////////////////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jAta+sqq2tsbfAxdDZ4/v/////////////&#10;/////////++JYFlWVFdZXWNlbXV+kajD7Pn///////////////////+XNQ0JBQIAAAAAAB1MeaLM&#10;9/////////////////////+8XAMAAAAAAA0wV4Kt2P/////////////////////////cfycABhw0&#10;T2yNrtb////////////////////////////8n0M7UmuGocDj////////////////////////////&#10;////wn2FoLrW9v///////////////////////////////////s7U8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8+/u7u/1/P//////////////&#10;///////////////////zr5uam56lrrq8xNTm///////////////////////////3l1RMT1RbZW6A&#10;l8Dn////////////////////////////rlQAGzZScIyry/b/////////////////////////////&#10;yms/Y3+dvN78////////////////////////////////55mDrMjn////////////////////////&#10;/////////////9vM8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d8/4RDf9lT/OD/xX/r3/AN+LP72yv+EnH/ZQvyz/APEM7J/97eb373739Hz3&#10;vLe/e/e/e/e/e/e/e/e/e/e/e/e/e/e/e/e/e/e/e/e/e/e/e/e/e/e/e/e/e/e/e/e/e/e/e/e/&#10;e/e/ji/8KQv+32vz3/8AEgdff++Q6v8AfzBP55//AG9d+Y3/AIeey/8A303X/v3v3ukH3U1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3fP+EQ3/AGVP84P/ABX/AK9/9+LP72yv+EnH/ZQvyz/8Qzsn&#10;/wB7eb373739Hz3vLe/e/e/e/e/e/e/e/e/e/e/e/e/e/e/e/e/e/e/e/e/e/e/e/e/e/e/e/e/e&#10;/e/e/e/e/e/e/e/e/e/ji/8ACkL/ALfa/Pf/AMSB19/75Dq/38wT+ef/ANvXfmN/4eey/wD303X/&#10;AL9797pB91N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93z/AIRDf9lT/OD/AMV/69/9+LP72yv+&#10;EnH/AGUL8s//ABDOyf8A3t5vfvfvf0fPe8t79797979797979797979797979797979797979797&#10;979797979797979797979797979797979797+OL/AMKQv+32vz3/APEgdff++Q6v9/ME/nn/APb1&#10;35jf+Hnsv/303X/v3v3ukH3U1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3fP+EQ3/ZU/wA4P/Ff&#10;+vf/AH4s/vbK/wCEnH/ZQvyz/wDEM7J/97eb373739Hz3vLe/e/e/e/e/e/e/e/e/e/e/e/e/e/e&#10;/e/e/e/e/e/e/e/e/e/e/e/e/e/e/e/e/e/e/e/e/e/e/e/e/ji/8KQv+32vz3/8SB19/wC+Q6v9&#10;/ME/nn/9vXfmN/4eey//AH03X/v3v3ukH3U1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3fP+EQ3&#10;/ZU/zg/8V/69/wDfiz+9sr/hJx/2UL8s/wDxDOyf/e3m9+9+9/R897y3v3v3v3v3v3v3v3v3v3v3&#10;v3v3v3v3v3v3v3v3v3v3v3v3v3v3v3v3v3v3v3v3v3v3v3v3v3v3v3v3v44v/CkL/t9r89//ABIH&#10;X3/vkOr/AH8wT+ef/wBvXfmN/wCHnsv/AN9N1/79797pB91N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93z/hEN/wBlT/OD/wAV/wCvf/fiz+9sr/hJx/2UL8s//EM7J/8Ae3m9+9+9/R897y3v3v3v&#10;3v3v3v3v3v3v3v3v3v3v3v3v3v3v3v3v3v3v3v3v3v3v3v3v3v3v3v3v3v3v3v3v3v3v3v3v44v/&#10;AApC/wC32vz3/wDEgdff++Q6v9/ME/nn/wDb135jf+Hnsv8A99N1/wC/e/e6QfdTX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d8/wCEQ3/ZU/zg/wDFf+vf/fiz+9sr/hJx/wBlC/LP/wAQzsn/AN7e&#10;b373739Hz3vLe/e/e/e/e/e/e/e/e/e/e/e/e/e/e/e/e/e/e/e/e/e/e/e/e/e/e/e/e/e/e/e/&#10;e/e/e/e/e/e/e/ji/wDCkL/t9r89/wDxIHX3/vkOr/fzBP55/wD29d+Y3/h57L/99N1/79797pB9&#10;1N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93z/hEN/2VP8AOD/xX/r3/wB+LP72yv8AhJx/2UL8&#10;s/8AxDOyf/e3m9+9+9/R897y3v3v3v3v3v3v3v3v3v3v3v3v3v3v3v3v3v3v3v3v3v3v3v3v3v3v&#10;3v3v3v3v3v3v3v3v3v3v3v3v3v44v/CkL/t9r89//Egdff8AvkOr/fzBP55//b135jf+Hnsv/wB9&#10;N1/79797pB91N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93z/hEN/2VP84P/Ff+vf8A34s/vbK/&#10;4Scf9lC/LP8A8Qzsn/3t5vfvfvf0fPe8t7979797979797979797979797979797979797979797&#10;9797979797979797979797979797979797+OL/wpC/7fa/Pf/wASB19/75Dq/wB/ME/nn/8Ab135&#10;jf8Ah57L/wDfTdf+/e/e6QfdTX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d8/4RDf8AZU/zg/8A&#10;Ff8Ar3/34s/vbK/4Scf9lC/LP/xDOyf/AHt5vfvfvf0fPe8t7979797979797979797979797979&#10;7979797979797979797979797979797979797979797979797+OL/wAKQv8At9r89/8AxIHX3/vk&#10;Or/fzBP55/8A29d+Y3/h57L/APfTdf8Av3v3ukH3U1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3&#10;fP8AhEN/2VP84P8AxX/r3/34s/vbK/4Scf8AZQvyz/8AEM7J/wDe3m9+9+9/R897y3v3v3v3v3v3&#10;v3v3v3v3v3v3v3v3v3v3v3v3v3v3v3v3v3v3v3v3v3v3v3v3v3v3v3v3v3v3v3v3v3v44v8AwpC/&#10;7fa/Pf8A8SB19/75Dq/38wT+ef8A9vXfmN/4eey//fTdf+/e/e6QfdTX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d8/4RDf9lT/ADg/8V/69/8Afiz+9sr/AIScf9lC/LP/AMQzsn/3t5vfvfvf0fPe&#10;8t79797979797979797979797979797979797979797979797979797979797979797979797979&#10;797+OL/wpC/7fa/Pf/xIHX3/AL5Dq/38wT+ef/29d+Y3/h57L/8AfTdf+/e/e6QfdTX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d8/4RDf9lT/OD/xX/r3/AN+LP72yv+EnH/ZQvyz/APEM7J/97eb3&#10;73739Hz3vLe/e/e/e/e/e/e/e/e/e/e/e/e/e/e/e/e/e/e/e/e/e/e/e/e/e/e/e/e/e/e/e/e/&#10;e/e/e/e/e/e/ji/8KQv+32vz3/8AEgdff++Q6v8AfzBP55//AG9d+Y3/AIeey/8A303X/v3v3ukH&#10;3U1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3fP+EQ3/AGVP84P/ABX/AK9/9+LP72yv+EnH/ZQv&#10;yz/8Qzsn/wB7eb373739Hz3vLe/e/e/e/e/e/e/e/e/e/e/e/e/e/e/e/e/e/e/e/e/e/e/e/e/e&#10;/e/e/e/e/e/e/e/e/e/e/e/e/e/ji/8ACkL/ALfa/Pf/AMSB19/75Dq/38wT+ef/ANvXfmN/4eey&#10;/wD303X/AL9797pB91N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93z/AIRDf9lT/OD/AMV/69/9&#10;+LP72yv+EnH/AGUL8s//ABDOyf8A3t5vfvfvf0fPe8t797979797979797979797979797979797&#10;97979797979797979797979797979797979797979797+OL/AMKQv+32vz3/APEgdff++Q6v9/ME&#10;/nn/APb135jf+Hnsv/303X/v3v3ukH3U1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3fP+EQ3/ZU&#10;/wA4P/Ff+vf/AH4s/vbK/wCEnH/ZQvyz/wDEM7J/97eb373739Hz3vLe/e/e/e/e/e/e/e/e/e/e&#10;/e/e/e/e/e/e/e/e/e/e/e/e/e/e/e/e/e/e/e/e/e/e/e/e/e/e/e/e/ji/8KQv+32vz3/8SB19&#10;/wC+Q6v9/ME/nn/9vXfmN/4eey//AH03X/v3v3ukH3U1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3fP+EQ3/ZU/zg/8V/69/wDfiz+9sr/hJx/2UL8s/wDxDOyf/e3m9+9+9/R897y3v3v3v3v3v3v3&#10;v3v3v3v3v3v3v3v3v3v3v3v3v3v3v3v3v3v3v3v3v3v3v3v3v3v3v3v3v3v3v3v3v44v/CkL/t9r&#10;89//ABIHX3/vkOr/AH8wT+ef/wBvXfmN/wCHnsv/AN9N1/79797pB91N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93z/hEN/wBlT/OD/wAV/wCvf/fiz+9sr/hJx/2UL8s//EM7J/8Ae3m9+9+9/R89&#10;7y3v3v3v3v3v3v3v3v3v3v3v3v3v3v3v3v3v3v3v3v3v3v3v3v3v3v3v3v3v3v3v3v3v3v3v3v3v&#10;3v3v44v/AApC/wC32vz3/wDEgdff++Q6v9/ME/nn/wDb135jf+Hnsv8A99N1/wC/e/e6QfdTX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d8/wCEQ3/ZU/zg/wDFf+vf/fiz+9sr/hJx/wBlC/LP/wAQ&#10;zsn/AN7eb373739Hz3vLe/e/e/e/e/e/e/e/e/e/e/e/e/e/e/e/e/e/e/e/e/e/e/e/e/e/e/e/&#10;e/e/e/e/e/e/e/e/e/e/e/ji/wDCkL/t9r89/wDxIHX3/vkOr/fzBP55/wD29d+Y3/h57L/99N1/&#10;79797pB91N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+RRlCFlZRIpdCQQHU&#10;MyFkJFmUOhFxxcEfj3yKsoUsrKHXUhIIDqGZCyk/qUOhFx+QR+PfEMrFgrKxRtLgEEoxVXCsByrF&#10;HBsfwQfz7974++Pvl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3fP+EQ3/AGVP&#10;84P/ABX/AK9/9+LP72yv+EnH/ZQvyz/8Qzsn/wB7eb373739Hz3vLe/e/e/e/e/e/e/e/e/e/e/e&#10;/e/e/e/e/e/e/e/e/e/e/e/e/e/e/e/e/e/e/e/e/e/e/e/e/e/e/e/ji/8ACkL/ALfa/Pf/AMSB&#10;19/75Dq/38wT+ef/ANvXfmN/4eey/wD303X/AL9797pB91N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9rb+c3/KiPxH/lLfyou6cZt2ag3psjZtV1t8kpZKNEyse8PkEMn8hMDT&#10;5k+GGuSl2JvCs3LgRLOCiiejh/bYgSbKf82D+WofjF/LJ/lp9tY/BS0e7dobUqNgd+yPSquSj3T3&#10;gMj3jhoMqfDFVpT7M3TV7gwokmBUCali9DECTV0/k/fzRx8rP5qX80jpzJbgirtnbz3fTdi/HaKO&#10;rZsXJtLoU43oPOVGIHmmonqd8bSo9uZwxQkOxhq5f3FBMfveqT71rPe0X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3fP+EQ3/AGVP84P/ABX/AK9/9+LP72yv+EnH/ZQvyz/8Qzsn&#10;/wB7eb373739Hz3vLe/e/e/e/e/e/e/e/e/e/e/e/e/e/e/e/e/e/e/e/e/e/e/e/e/e/e/e/e/e&#10;/e/e/e/e/e/e/e/e/e/ji/8ACkL/ALfa/Pf/AMSB19/75Dq/38wT+ef/ANvXfmN/4eey/wD303X/&#10;AL9797pB91N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7v&#10;n/CIb/sqf5wf+K/9e/8AvxZ/e2V/wk4/7KF+Wf8A4hnZP/vbze/e/e/o+e95b373737373737373&#10;737373737373737373737373737373737373737373737373737373737373738cX/hSF/2+1+e/&#10;/iQOvv8A3yHV/v5gn88//t678xv/AA89l/8Avpuv/fvfvdIPupr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e75/wiG/7Kn+cH/iv/Xv/vxZ/e2V/wAJOP8AsoX5Z/8AiGdk/wDvbze/&#10;e/e/o+e95b373737373737373737373737373737373737373737373737373737373737373737&#10;373737373738cX/hSF/2+1+e/wD4kDr7/wB8h1f7+YJ/PP8A+3rvzG/8PPZf/vpuv/fvfvdIPupr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u+f8Ihv+yp/nB/4r/17/wC/Fn97ZX/CTj/soX5Z/wDiGdk/+9vN&#10;79797+j573lvfvfvfvfvfvfvfvfvfvfvfvfvfvfvfvfvfvfvfvfvfvfvfvfvfvfvfvfvfvfvfvfv&#10;fvfvfvfvfvfvfxxf+FIX/b7X57/+JA6+/wDfIdX+/mCfzz/+3rvzG/8ADz2X/wC+m6/9+9+90g+6&#10;m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d&#10;8/4RDf8AZU/zg/8AFf8Ar3/34s/vbK/4Scf9lC/LP/xDOyf/AHt5vfvfvf0fPe8t797979797979&#10;79797979797979797979797979797979797979797979797979797979797979797+OL/wAKQv8A&#10;t9r89/8AxIHX3/vkOr/fzBP55/8A29d+Y3/h57L/APfTdf8Av3v3ukH3U1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93z/AIRDf9lT&#10;/OD/AMV/69/9+LP72yv+EnH/AGUL8s//ABDOyf8A3t5vfvfvf0fPe8t797979797979797979797&#10;97979797979797979797979797979797979797979797979797979797+OL/AMKQv+32vz3/APEg&#10;dff++Q6v9/ME/nn/APb135jf+Hnsv/303X/v3v3ukH3U1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3fP8AhEN/2VP84P8AxX/r3/34s/vbK/4Scf8AZQvyz/8A&#10;EM7J/wDe3m9+9+9/R897y3v3v3v3v3v3v3v3v3v3v3v3v3v3v3v3v3v3v3v3v3v3v3v3v3v3v3v3&#10;v3v3v3v3v3v3v3v3v3v3v3v44v8AwpC/7fa/Pf8A8SB19/75Dq/38wT+ef8A9vXfmN/4eey//fTd&#10;f+/e/e6QfdTX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d8/wCEQ3/ZU/zg/wDFf+vf/fiz+9sr&#10;/hJx/wBlC/LP/wAQzsn/AN7eb373739Hz3vLe/e/e/e/e/e/e/e/e/e/e/e/e/e/e/e/e/e/e/e/&#10;e/e/e/e/e/e/e/e/e/e/e/e/e/e/e/e/e/e/e/ji/wDCkL/t9r89/wDxIHX3/vkOr/fzBP55/wD2&#10;9d+Y3/h57L/99N1/79797pB91N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93z/hEN/wBlT/OD/wAV/wCvf/fiz+9sr/hJx/2UL8s//EM7J/8Ae3m9+9+9/R897y3v3v3v3v3v&#10;3v3v3v3v3v3v3v3v3v3v3v3v3v3v3v3v3v3v3v3v3v3v3v3v3v3v3v3v3v3v3v3v3v3v44v/AApC&#10;/wC32vz3/wDEgdff++Q6v9/ME/nn/wDb135jf+Hnsv8A99N1/wC/e/e6QfdTX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93z/hE&#10;N/2VP84P/Ff+vf8A34s/vbK/4Scf9lC/LP8A8Qzsn/3t5vfvfvf0fPe8t7979797979797979797&#10;9797979797979797979797979797979797979797979797979797979797+OL/wpC/7fa/Pf/wAS&#10;B19/75Dq/wB/ME/nn/8Ab135jf8Ah57L/wDfTdf+/e/e6QfdTX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93z/hEN/wBlT/OD/wAV/wCvf/fiz+9s&#10;r/hJx/2UL8s//EM7J/8Ae3m9+9+9/R897y3v3v3v3v3v3v3v3v3v3v3v3v3v3v3v3v3v3v3v3v3v&#10;3v3v3v3v3v3v3v3v3v3v3v3v3v3v3v3v3v3v44v/AApC/wC32vz3/wDEgdff++Q6v9/ME/nn/wDb&#10;135jf+Hnsv8A99N1/wC/e/e6QfdTX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e75/wAIhv8Asqf5wf8Aiv8A17/78Wf3tlf8JOP+yhfln/4hnZP/AL283v3v3v6PnveW&#10;9+9+9+9+9+9+9+9+9+9+9+9+9+9+9+9+9+9+9+9+9+9+9+9+9+9+9+9+9+9+9+9+9+9+9+9+9+9+&#10;9/HF/wCFIX/b7X57/wDiQOvv/fIdX+/mCfzz/wDt678xv/Dz2X/76br/AN+9+90g+6m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e75/wiG/7Kn+cH/iv/AF7/AO/Fn97ZX/CTj/soX5Z/+IZ2T/7283v3v3v6PnveW9+9&#10;+9+9+9+9+9+9+9+9+9+9+9+9+9+9+9+9+9+9+9+9+9+9+9+9+9+9+9+9+9+9+9+9+9+9+9+9+9/H&#10;F/4Uhf8Ab7X57/8AiQOvv/fIdX+/mCfzz/8At678xv8Aw89l/wDvpuv/AH7373SD7qa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7vn/CIb/sqf5wf+K/9e/8A&#10;vxZ/e2V/wk4/7KF+Wf8A4hnZP/vbze/e/e/o+e95b37373737373737373737373737373737373&#10;7373737373737373737373737373737373737373738cX/hSF/2+1+e//iQOvv8A3yHV/v5gn88/&#10;/t678xv/AA89l/8Avpuv/fvfvdIPupr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3fP+EQ3/ZU/wA4P/Ff+vf/AH4s/vbK/wCEnH/ZQvyz/wDEM7J/97eb3737&#10;39Hz3vLe/e/e/e/e/e/e/e/e/e/e/e/e/e/e/e/e/e/e/e/e/e/e/e/e/e/e/e/e/e/e/e/e/e/e&#10;/e/e/e/e/ji/8KQv+32vz3/8SB19/wC+Q6v9/ME/nn/9vXfmN/4eey//AH03X/v3v3ukH3U1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93z/AIRDf9lT/OD/AMV/69/9+LP72yv+EnH/AGUL8s//ABDOyf8A3t5vfvfvf0fPe8t79797&#10;979797979797979797979797979797979797979797979797979797979797979797979797+OL/&#10;AMKQv+32vz3/APEgdff++Q6v9/ME/nn/APb135jf+Hnsv/303X/v3v3ukH3U1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3fP8AhEN/2VP84P8AxX/r3/34s/vbK/4Scf8A&#10;ZQvyz/8AEM7J/wDe3m9+9+9/R897y3v3v3v3v3v3v3v3v3v3v3v3v3v3v3v3v3v3v3v3v3v3v3v3&#10;v3v3v3v3v3v3v3v3v3v3v3v3v3v3v3v44v8AwpC/7fa/Pf8A8SB19/75Dq/38wT+ef8A9vXfmN/4&#10;eey//fTdf+/e/e6QfdTX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u+f8Ihv+yp/nB/4r/17/wC/Fn97ZX/CTj/soX5Z/wDiGdk/+9vN79797+j5&#10;73lvfvfvfvfvfvfvfvfvfvfvfvfvfvfvfvfvfvfvfvfvfvfvfvfvfvfvfvfvfvfvfvfvfvfvfvfv&#10;fvfvfxxf+FIX/b7X57/+JA6+/wDfIdX+/mCfzz/+3rvzG/8ADz2X/wC+m6/9+9+90g+6m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93z/&#10;AIRDf9lT/OD/AMV/69/9+LP72yv+EnH/AGUL8s//ABDOyf8A3t5vfvfvf0fPe8t7979797979797&#10;9797979797979797979797979797979797979797979797979797979797979797+OL/AMKQv+32&#10;vz3/APEgdff++Q6v9/ME/nn/APb135jf+Hnsv/303X/v3v3ukH3U1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7vn&#10;/CIb/sqf5wf+K/8AXv8A78Wf3tlf8JOP+yhfln/4hnZP/vbze/e/e/o+e95b3737373737373737&#10;37373737373737373737373737373737373737373737373737373737373738cX/hSF/wBvtfnv&#10;/wCJA6+/98h1f7+YJ/PP/wC3rvzG/wDDz2X/AO+m6/8AfvfvdIPupr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3fP+EQ3/ZU/wA4P/Ff+vf/AH4s/vbK/wCEnH/ZQvyz/wDEM7J/97eb373739Hz3vLe/e/e&#10;/e/e/e/e/e/e/e/e/e/e/e/e/e/e/e/e/e/e/e/e/e/e/e/e/e/e/e/e/e/e/e/e/e/e/e/e/ji/&#10;8KQv+32vz3/8SB19/wC+Q6v9/ME/nn/9vXfmN/4eey//AH03X/v3v3ukH3U1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d8/4RDf9lT/OD/xX/r3/AN+LP72yv+EnH/ZQ&#10;vyz/APEM7J/97eb373739Hz3vLe/e/e/e/e/e/e/e/e/e/e/e/e/e/e/e/e/e/e/e/e/e/e/e/e/&#10;e/e/e/e/e/e/e/e/e/e/e/e/e/e/ji/8KQv+32vz3/8AEgdff++Q6v8AfzBP55//AG9d+Y3/AIee&#10;y/8A303X/v3v3ukH3U1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7vn/CIb/sqf5wf+K/9e/8AvxZ/e2V/wk4/&#10;7KF+Wf8A4hnZP/vbze/e/e/o+e95b37373737373737373737373737373737373737373737373&#10;7373737373737373737373737373738cX/hSF/2+1+e//iQOvv8A3yHV/v5gn88//t678xv/AA89&#10;l/8Avpuv/fvfvdIPupr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e75/wiG/7Kn+cH/iv/Xv/AL8Wf3tlf8JOP+yhfln/AOIZ&#10;2T/7283v3v3v6PnveW9+9+9+9+9+9+9+9+9+9+9+9+9+9+9+9+9+9+9+9+9+9+9+9+9+9+9+9+9+&#10;9+9+9+9+9+9+9+9+9+9/HF/4Uhf9vtfnv/4kDr7/AN8h1f7+YJ/PP/7eu/Mb/wAPPZf/AL6br/37&#10;373SD7qa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3fP+EQ3/AGVP84P/ABX/&#10;AK9/9+LP72yv+EnH/ZQvyz/8Qzsn/wB7eb373739Hz3vLe/e/e/e/e/e/e/e/e/e/e/e/e/e/e/e&#10;/e/e/e/e/e/e/e/e/e/e/e/e/e/e/e/e/e/e/e/e/e/e/e/ji/8ACkL/ALfa/Pf/AMSB19/75Dq/&#10;38wT+ef/ANvXfmN/4eey/wD303X/AL9797pB91N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93z/&#10;AIRDf9lT/OD/AMV/69/9+LP72yv+EnH/AGUL8s//ABDOyf8A3t5vfvfvf0fPe8t7979797979797&#10;9797979797979797979797979797979797979797979797979797979797979797+OL/AMKQv+32&#10;vz3/APEgdff++Q6v9/ME/nn/APb135jf+Hnsv/303X/v3v3ukH3U1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3fP+EQ3/ZU/wA4P/Ff+vf/AH4s/vbK/wCEnH/ZQvyz/wDEM7J/97eb373739Hz3vLe&#10;/e/e/e/e/e/e/e/e/e/e/e/e/e/e/e/e/e/e/e/e/e/e/e/e/e/e/e/e/e/e/e/e/e/e/e/e/e/e&#10;/ji/8KQv+32vz3/8SB19/wC+Q6v9/ME/nn/9vXfmN/4eey//AH03X/v3v3ukH3U1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3fP+EQ3/ZU/zg/8V/69/wDfiz+9sr/hJx/2UL8s/wDxDOyf/e3m9+9+&#10;9/R897y3v3v3v3v3v3v3v3v3v3v3v3v3v3v3v3v3v3v3v3v3v3v3v3v3v3v3v3v3v3v3v3v3v3v3&#10;v3v3v3v3v44v/CkL/t9r89//ABIHX3/vkOr/AH8wT+ef/wBvXfmN/wCHnsv/AN9N1/79797pB91N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xU6u6V7J7mTsmTrjbdTuNeo+q91d1b/ADTPGpwHW2yp8TTb&#10;l3JOrsGkpsZNm6YOEBYCTVbSCQJHXPUm/wDthN/vsLAVGeXrDrfcnbe9vt2RThdgbRmxlPuDPzK5&#10;DSU+Ply9OHCgsA9/oCQGHZncfXXT79dx9hbiptvN2t2ftjpzYgqUkYZ3sXeUGUqdubdhZFKx1OSi&#10;wtSULkKTHpvqIB97Cv2G/sT/AH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93z/hEN/2V&#10;P84P/Ff+vf8A34s/vbK/4Scf9lC/LP8A8Qzsn/3t5vfvfvf0fPe8t79797979797979797979797&#10;979797979797979797979797979797979797979797979797979797+OL/wpC/7fa/Pf/wASB19/&#10;75Dq/wB/ME/nn/8Ab135jf8Ah57L/wDfTdf+/e/e6QfdTX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3fP+EQ3/ZU/wA4P/Ff+vf/AH4s/vbK/wCEnH/ZQvyz&#10;/wDEM7J/97eb373739Hz3vLe/e/e/e/e/e/e/e/e/e/e/e/e/e/e/e/e/e/e/e/e/e/e/e/e/e/e&#10;/e/e/e/e/e/e/e/e/e/e/e/e/ji/8KQv+32vz3/8SB19/wC+Q6v9/ME/nn/9vXfmN/4eey//AH03&#10;X/v3v3ukH3U1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3fP+EQ3/ZU/wA4P/Ff+vf/AH4s/vbK/wCEnH/ZQvyz/wDEM7J/97eb373739Hz3vLe&#10;/e/e/e/e/e/e/e/e/e/e/e/e/e/e/e/e/e/e/e/e/e/e/e/e/e/e/e/e/e/e/e/e/e/e/e/e/e/e&#10;/ji/8KQv+32vz3/8SB19/wC+Q6v9/ME/nn/9vXfmN/4eey//AH03X/v3v3ukH3U1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7vn/CIb/sqf5wf+K/9e/+/Fn97ZX/AAk4/wCyhfln/wCIZ2T/AO9v&#10;N79797+j573lvfvfvfvfvfvfvfvfvfvfvfvfvfvfvfvfvfvfvfvfvfvfvfvfvfvfvfvfvfvfvfvf&#10;vfvfvfvfvfvfvfxxf+FIX/b7X57/APiQOvv/AHyHV/v5gn88/wD7eu/Mb/w89l/++m6/9+9+90g+&#10;6m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u+f8Ihv+yp/nB/4&#10;r/17/wC/Fn97ZX/CTj/soX5Z/wDiGdk/+9vN79797+j573lvfvfvfvfvfvfvfvfvfvfvfvfvfvfv&#10;fvfvfvfvfvfvfvfvfvfvfvfvfvfvfvfvfvfvfvfvfvfvfvfvfxxf+FIX/b7X57/+JA6+/wDfIdX+&#10;/mCfzz/+3rvzG/8ADz2X/wC+m6/9+9+90g+6m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3fP+&#10;EQ3/AGVP84P/ABX/AK9/9+LP72yv+EnH/ZQvyz/8Qzsn/wB7eb373739Hz3vLe/e/e/e/e/e/e/e&#10;/e/e/e/e/e/e/e/e/e/e/e/e/e/e/e/e/e/e/e/e/e/e/e/e/e/e/e/e/e/e/e/ji/8ACkL/ALfa&#10;/Pf/AMSB19/75Dq/38wT+ef/ANvXfmN/4eey/wD303X/AL9797pB91N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3fP+EQ3/ZU/zg/8V/69/wDfiz+9sr/hJx/2UL8s/wDxDOyf/e3m9+9+9/R897y3v3v3v3v3v3v3&#10;v3v3v3v3v3v3v3v3v3v3v3v3v3v3v3v3v3v3v3v3v3v3v3v3v3v3v3v3v3v3v3v3v44v/CkL/t9r&#10;89//ABIHX3/vkOr/AH8wT+ef/wBvXfmN/wCHnsv/AN9N1/79797pB91N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7vn/CIb/sqf5wf+K/8AXv8A78Wf3tlf8JOP+yhfln/4hnZP/vbze/e/e/o+e95b&#10;3737373737373737373737373737373737373737373737373737373737373737373737373737&#10;38cX/hSF/wBvtfnv/wCJA6+/98h1f7+YJ/PP/wC3rvzG/wDDz2X/AO+m6/8AfvfvdIPupr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93z/hEN/2VP84P/Ff+vf8A34s/vbK/4Scf9lC/LP8A8Qzs&#10;n/3t5vfvfvf0fPe8t79797979797979797979797979797979797979797979797979797979797&#10;979797979797979797+OL/wpC/7fa/Pf/wASB19/75Dq/wB/ME/nn/8Ab135jf8Ah57L/wDfTdf+&#10;/e/e6QfdTX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e75/wAIhv8Asqf5wf8Aiv8A17/78Wf3tlf8JOP+yhfln/4hnZP/AL283v3v&#10;3v6PnveW9+9+9+9+9+9+9+9+9+9+9+9+9+9+9+9+9+9+9+9+9+9+9+9+9+9+9+9+9+9+9+9+9+9+&#10;9+9+9+9+9/HF/wCFIX/b7X57/wDiQOvv/fIdX+/mCfzz/wDt678xv/Dz2X/76br/AN+9+90g+6m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d8/4RDf8AZU/zg/8AFf8Ar3/3&#10;4s/vbK/4Scf9lC/LP/xDOyf/AHt5vfvfvf0fPe8t797979797979797979797979797979797979&#10;79797979797979797979797979797979797979797+OL/wAKQv8At9r89/8AxIHX3/vkOr/fzBP5&#10;5/8A29d+Y3/h57L/APfTdf8Av3v3ukH3U1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d8/4RDf9lT/ADg/&#10;8V/69/8Afiz+9sr/AIScf9lC/LP/AMQzsn/3t5vfvfvf0fPe8t79797979797979797979797979&#10;797979797979797979797979797979797979797979797979797+OL/wpC/7fa/Pf/xIHX3/AL5D&#10;q/38wT+ef/29d+Y3/h57L/8AfTdf+/e/e6QfdTX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d8/4RDf9lT/ADg/8V/69/8Afiz+9sr/AIScf9lC/LP/AMQzsn/3&#10;t5vfvfvf0fPe8t79797979797979797979797979797979797979797979797979797979797979&#10;797979797979797+OL/wpC/7fa/Pf/xIHX3/AL5Dq/38wT+ef/29d+Y3/h57L/8AfTdf+/e/e6Qf&#10;dTX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d8/wCEQ3/ZU/zg/wDFf+vf/fiz+9sr/hJx/wBlC/LP/wAQzsn/AN7eb373&#10;739Hz3vLe/e/e/e/e/e/e/e/e/e/e/e/e/e/e/e/e/e/e/e/e/e/e/e/e/e/e/e/e/e/e/e/e/e/&#10;e/e/e/e/e/ji/wDCkL/t9r89/wDxIHX3/vkOr/fzBP55/wD29d+Y3/h57L/99N1/79797pB91N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e75/wiG/7Kn+cH/iv/Xv/AL8Wf3tlf8JOP+yhfln/AOIZ2T/7283v3v3v6Pnv&#10;eW9+9+9+9+9+9+9+9+9+9+9+9+9+9+9+9+9+9+9+9+9+9+9+9+9+9+9+9+9+9+9+9+9+9+9+9+9+&#10;9+9/HF/4Uhf9vtfnv/4kDr7/AN8h1f7+YJ/PP/7eu/Mb/wAPPZf/AL6br/37373SD7qa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u+f8Ihv+yp/nB/4r/17/78Wf3tlf8A&#10;CTj/ALKF+Wf/AIhnZP8A7283v3v3v6PnveW9+9+9+9+9+9+9+9+9+9+9+9+9+9+9+9+9+9+9+9+9&#10;+9+9+9+9+9+9+9+9+9+9+9+9+9+9+9+9+9+9/HF/4Uhf9vtfnv8A+JA6+/8AfIdX+/mCfzz/APt6&#10;78xv/Dz2X/76br/37373SD7qa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u+f8Ihv+yp/nB/4r/17/wC/Fn97ZX/CTj/soX5Z/wDiGdk/+9vN7979&#10;7+j573lvfvfvfvfvfvfvfvfvfvfvfvfvfvfvfvfvfvfvfvfvfvfvfvfvfvfvfvfvfvfvfvfvfvfv&#10;fvfvfvfvfxxf+FIX/b7X57/+JA6+/wDfIdX+/mCfzz/+3rvzG/8ADz2X/wC+m6/9+9+90g+6m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e75/wiG/7Kn+cH/iv/AF7/AO/Fn97ZX/CTj/soX5Z/+IZ2&#10;T/7283v3v3v6PnveW9+9+9+9+9+9+9+9+9+9+9+9+9+9+9+9+9+9+9+9+9+9+9+9+9+9+9+9+9+9&#10;+9+9+9+9+9+9+9+9+9/HF/4Uhf8Ab7X57/8AiQOvv/fIdX+/mCfzz/8At678xv8Aw89l/wDvpuv/&#10;AH7373SD7qa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7vn/AAiG/wCyp/nB/wCK/wDXv/vxZ/e2&#10;V/wk4/7KF+Wf/iGdk/8Avbze/e/e/o+e95b37373737373737373737373737373737373737373&#10;7373737373737373737373737373737373738cX/AIUhf9vtfnv/AOJA6+/98h1f7+YJ/PP/AO3r&#10;vzG/8PPZf/vpuv8A37373SD7qa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7vn/CIb/sqf5wf+K/&#10;9e/+/Fn97ZX/AAk4/wCyhfln/wCIZ2T/AO9vN79797+j573lvfvfvfvfvfvfvfvfvfvfvfvfvfvf&#10;vfvfvfvfvfvfvfvfvfvfvfvfvfvfvfvfvfvfvfvfvfvfvfvfvfxxf+FIX/b7X57/APiQOvv/AHyH&#10;V/v5gn88/wD7eu/Mb/w89l/++m6/9+9+90g+6m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e75/w&#10;iG/7Kn+cH/iv/Xv/AL8Wf3tlf8JOP+yhfln/AOIZ2T/7283v3v3v6PnveW9+9+9+9+9+9+9+9+9+&#10;9+9+9+9+9+9+9+9+9+9+9+9+9+9+9+9+9+9+9+9+9+9+9+9+9+9+9+9+9+9/HF/4Uhf9vtfnv/4k&#10;Dr7/AN8h1f7+YJ/PP/7eu/Mb/wAPPZf/AL6br/37373SD7qa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7vn/CIb/sqf5wf+K/8AXv8A78Wf3tlf8JOP+yhfln/4hnZP/vbze/e/e/o+e95b37373737&#10;3737373737373737373737373737373737373737373737373737373737373737373738cX/hSF&#10;/wBvtfnv/wCJA6+/98h1f7+YJ/PP/wC3rvzG/wDDz2X/AO+m6/8AfvfvdIPupr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u+f8ACIb/ALKn+cH/AIr/ANe/+/Fn97ZX/CTj/soX5Z/+IZ2T/wC9vN79&#10;797+j573lvfvfvfvfvfvfvfvfvfvfvfvfvfvfvfvfvfvfvfvfvfvfvfvfvfvfvfvfvfvfvfvfvfv&#10;fvfvfvfvfvfxxf8AhSF/2+1+e/8A4kDr7/3yHV/v5gn88/8A7eu/Mb/w89l/++m6/wDfvfvdIPup&#10;r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u+f8Ihv+yp/nB/4r/17/78Wf3tlf8ACTj/ALKF+Wf/&#10;AIhnZP8A7283v3v3v6PnveW9+9+9+9+9+9+9+9+9+9+9+9+9+9+9+9+9+9+9+9+9+9+9+9+9+9+9&#10;+9+9+9+9+9+9+9+9+9+9+9+9/HF/4Uhf9vtfnv8A+JA6+/8AfIdX+/mCfzz/APt678xv/Dz2X/76&#10;br/37373SD7qa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7vn/CIb/sqf5wf+K/9e/8AvxZ/e2V/&#10;wk4/7KF+Wf8A4hnZP/vbze/e/e/o+e95b3737373737373737373737373737373737373737373&#10;73737373737373737373737373737373738cX/hSF/2+1+e//iQOvv8A3yHV/v5gn88//t678xv/&#10;AA89l/8Avpuv/fvfvdIPupr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u+f8Ihv+yp/nB/4r/wBe&#10;/wDvxZ/e2V/wk4/7KF+Wf/iGdk/+9vN79797+j573lvfvfvfvfvfvfvfvfvfvfvfvfvfvfvfvfvf&#10;vfvfvfvfvfvfvfvfvfvfvfvfvfvfvfvfvfvfvfvfvfvfxxf+FIX/AG+1+e//AIkDr7/3yHV/v5gn&#10;88//ALeu/Mb/AMPPZf8A76br/wB+9+90g+6m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e75/wAI&#10;hv8Asqf5wf8Aiv8A17/78Wf3tlf8JOP+yhfln/4hnZP/AL283v3v3v6PnveW9+9+9+9+9+9+9+9+&#10;9+9+9+9+9+9+9+9+9+9+9+9+9+9+9+9+9+9+9+9+9+9+9+9+9+9+9+9+9+9+9/HF/wCFIX/b7X57&#10;/wDiQOvv/fIdX+/mCfzz/wDt678xv/Dz2X/76br/AN+9+90g+6m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e75/wiG/7Kn+cH/iv/Xv/vxZ/e2V/wAJOP8AsoX5Z/8AiGdk/wDvbze/e/e/o+e95b37&#10;3737373737373737373737373737373737373737373737373737373737373737373737373738&#10;cX/hSF/2+1+e/wD4kDr7/wB8h1f7+YJ/PP8A+3rvzG/8PPZf/vpuv/fvfvdIPupr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u+f8Ihv+yp/nB/4r/17/wC/Fn97ZX/CTj/soX5Z/wDiGdk/+9vN7979&#10;7+j573lvfvfvfvfvfvfvfvfvfvfvfvfvfvfvfvfvfvfvfvfvfvfvfvfvfvfvfvfvfvfvfvfvfvfv&#10;fvfvfvfvfxxf+FIX/b7X57/+JA6+/wDfIdX+/mCfzz/+3rvzG/8ADz2X/wC+m6/9+9+90g+6m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3a9IfytMt2h/JN+&#10;Wn8xs42tO6eq/kR1jjthxeKpE1f0/s6jrdr91VtBCJFpazFV25+4cNVzVLIz0v8AciqRCoeUNbv1&#10;B/LkyfYn8ov5NfPI4+rO4+t+9OvKDZkXiqBLW9WbVpavbvbdZRRCQU1VjazcPaeJqpahlZqf+6FS&#10;qEB5Q1MvdH8zbF9afzl/it/L2GRoxtjs/oDsnIb4l8tMYaDtrd1XRbl6coq6UxtU0mTott9SZilh&#10;p1dUqf750zuCUiK+90le6iPdzX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d8/&#10;4RDf9lT/ADg/8V/69/8Afiz+9sr/AIScf9lC/LP/AMQzsn/3t5vfvfvf0fPe8t79797979797979&#10;797979797979797979797979797979797979797979797979797979797979797+OL/wpC/7fa/P&#10;f/xIHX3/AL5Dq/38wT+ef/29d+Y3/h57L/8AfTdf+/e/e6QfdTX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3fP+EQ3/ZU/wA4P/Ff+vf/AH4s/vbK/wCEnH/ZQvyz/wDEM7J/97eb373739Hz&#10;3vLe/e/e/e/e/e/e/e/e/e/e/e/e/e/e/e/e/e/e/e/e/e/e/e/e/e/e/e/e/e/e/e/e/e/e/e/e&#10;/e/e/ji/8KQv+32vz3/8SB19/wC+Q6v9/ME/nn/9vXfmN/4eey//AH03X/v3v3ukH3U1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3fP8AhEN/2VP84P8AxX/r&#10;3/34s/vbK/4Scf8AZQvyz/8AEM7J/wDe3m9+9+9/R897y3v3v3v3v3v3v3v3v3v3v3v3v3v3v3v3&#10;v3v3v3v3v3v3v3v3v3v3v3v3v3v3v3v3v3v3v3v3v3v3v3v44v8AwpC/7fa/Pf8A8SB19/75Dq/3&#10;8wT+ef8A9vXfmN/4eey//fTdf+/e/e6QfdTX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u+f8Ihv+yp/nB/4r/wBe/wDvxZ/e2V/w&#10;k4/7KF+Wf/iGdk/+9vN79797+j573lvfvfvfvfvfvfvfvfvfvfvfvfvfvfvfvfvfvfvfvfvfvfvf&#10;vfvfvfvfvfvfvfvfvfvfvfvfvfvfvfvfxxf+FIX/AG+1+e//AIkDr7/3yHV/v5gn88//ALeu/Mb/&#10;AMPPZf8A76br/wB+9+90g+6m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d8/wCEQ3/ZU/zg/wDFf+vf/fiz+9sr/hJx/wBlC/LP/wAQzsn/AN7eb373739Hz3vLe/e/e/e/&#10;e/e/e/e/e/e/e/e/e/e/e/e/e/e/e/e/e/e/e/e/e/e/e/e/e/e/e/e/e/e/e/e/e/e/e/ji/wDC&#10;kL/t9r89/wDxIHX3/vkOr/fzBP55/wD29d+Y3/h57L/99N1/79797pB91N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e75/wiG/7Kn+cH/iv/Xv/AL8Wf3tl&#10;f8JOP+yhfln/AOIZ2T/7283v3v3v6PnveW9+9+9+9+9+9+9+9+9+9+9+9+9+9+9+9+9+9+9+9+9+&#10;9+9+9+9+9+9+9+9+9+9+9+9+9+9+9+9+9+9/HF/4Uhf9vtfnv/4kDr7/AN8h1f7+YJ/PP/7eu/Mb&#10;/wAPPZf/AL6br/37373SD7qa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7vn/&#10;AAiG/wCyp/nB/wCK/wDXv/vxZ/e2V/wk4/7KF+Wf/iGdk/8Avbze/e/e/o+e95b3737373737373&#10;73737373737373737373737373737373737373737373737373737373737373738cX/AIUhf9vt&#10;fnv/AOJA6+/98h1f7+YJ/PP/AO3rvzG/8PPZf/vpuv8A37373SD7qa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d8/4RDf9lT/OD/xX/r3/AN+LP72yv+EnH/ZQvyz/APEM7J/97eb3&#10;73739Hz3vLe/e/e/e/e/e/e/e/e/e/e/e/e/e/e/e/e/e/e/e/e/e/e/e/e/e/e/e/e/e/e/e/e/&#10;e/e/e/e/e/e/ji/8KQv+32vz3/8AEgdff++Q6v8AfzBP55//AG9d+Y3/AIeey/8A303X/v3v3ukH&#10;3U1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u+f8Ihv+yp/nB/4r/wBe/wDvxZ/e&#10;2V/wk4/7KF+Wf/iGdk/+9vN79797+j573lvfvfvfvfvfvfvfvfvfvfvfvfvfvfvfvfvfvfvfvfvf&#10;vfvfvfvfvfvfvfvfvfvfvfvfvfvfvfvfvfvfxxf+FIX/AG+1+e//AIkDr7/3yHV/v5gn88//ALeu&#10;/Mb/AMPPZf8A76br/wB+9+90g+6m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e75/wiG/7Kn+cH/iv/AF7/AO/Fn97ZX/CTj/soX5Z/+IZ2T/7283v3v3v6PnveW9+9+9+9+9+9&#10;+9+9+9+9+9+9+9+9+9+9+9+9+9+9+9+9+9+9+9+9+9+9+9+9+9+9+9+9+9+9+9+9+9/HF/4Uhf8A&#10;b7X57/8AiQOvv/fIdX+/mCfzz/8At678xv8Aw89l/wDvpuv/AH7373SD7qa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e75/wiG/&#10;7Kn+cH/iv/Xv/vxZ/e2V/wAJOP8AsoX5Z/8AiGdk/wDvbze/e/e/o+e95b373737373737373737&#10;373737373737373737373737373737373737373737373737373737373738cX/hSF/2+1+e/wD4&#10;kDr7/wB8h1f7+YJ/PP8A+3rvzG/8PPZf/vpuv/fvfvdIPupr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93z/hEN/wBlT/OD/wAV/wCvf/fiz+9sr/hJ&#10;x/2UL8s//EM7J/8Ae3m9+9+9/R897y3v3v3v3v3v3v3v3v3v3v3v3v3v3v3v3v3v3v3v3v3v3v3v&#10;3v3v3v3v3v3v3v3v3v3v3v3v3v3v3v3v44v/AApC/wC32vz3/wDEgdff++Q6v9/ME/nn/wDb135j&#10;f+Hnsv8A99N1/wC/e/e6QfdTX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3fP+EQ3/&#10;AGVP84P/ABX/AK9/9+LP72yv+EnH/ZQvyz/8Qzsn/wB7eb373739Hz3vLe/e/e/e/e/e/e/e/e/e&#10;/e/e/e/e/e/e/e/e/e/e/e/e/e/e/e/e/e/e/e/e/e/e/e/e/e/e/e/e/e/ji/8ACkL/ALfa/Pf/&#10;AMSB19/75Dq/38wT+ef/ANvXfmN/4eey/wD303X/AL9797pB91N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93z/hEN/wBlT/OD/wAV/wCvf/fiz+9sr/hJx/2UL8s//EM7J/8Ae3m9+9+9/R897y3v&#10;3v3v3v3v3v3v3v3v3v3v3v3v3v3v3v3v3v3v3v3v3v3v3v3v3v3v3v3v3v3v3v3v3v3v3v3v3v3v&#10;44v/AApC/wC32vz3/wDEgdff++Q6v9/ME/nn/wDb135jf+Hnsv8A99N1/wC/e/e6QfdTX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u+f8ACIb/ALKn+cH/AIr/ANe/+/Fn97ZX/CTj/soX5Z/+IZ2T/wC9vN79797+j573lvfv&#10;fvfvfvfvfvfvfvfvfvfvfvfvfvfvfvfvfvfvfvfvfvfvfvfvfvfvfvfvfvfvfvfvfvfvfvfvfvfx&#10;xf8AhSF/2+1+e/8A4kDr7/3yHV/v5gn88/8A7eu/Mb/w89l/++m6/wDfvfvdIPupr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d8/wCEQ3/ZU/zg/wDFf+vf/fiz&#10;+9sr/hJx/wBlC/LP/wAQzsn/AN7eb373739Hz3vLe/e/e/e/e/e/e/e/e/e/e/e/e/e/e/e/e/e/&#10;e/e/e/e/e/e/e/e/e/e/e/e/e/e/e/e/e/e/e/e/e/ji/wDCkL/t9r89/wDxIHX3/vkOr/fzBP55&#10;/wD29d+Y3/h57L/99N1/79797pB91N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d8/wCEQ3/ZU/zg/wDFf+vf/fiz+9sr/hJx/wBlC/LP/wAQzsn/AN7e&#10;b373739Hz3vLe/e/e/e/e/e/e/e/e/e/e/e/e/e/e/e/e/e/e/e/e/e/e/e/e/e/e/e/e/e/e/e/&#10;e/e/e/e/e/e/e/ji/wDCkL/t9r89/wDxIHX3/vkOr/fzBP55/wD29d+Y3/h57L/99N1/79797pB9&#10;1N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u+f8Ihv+yp/nB/4r/17/wC/Fn97ZX/CTj/soX5Z/wDiGdk/+9vN79797+j573lvfvfv&#10;fvfvfvfvfvfvfvfvfvfvfvfvfvfvfvfvfvfvfvfvfvfvfvfvfvfvfvfvfvfvfvfvfvfvfvfvfxxf&#10;+FIX/b7X57/+JA6+/wDfIdX+/mCfzz/+3rvzG/8ADz2X/wC+m6/9+9+90g+6m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e75/wiG/7Kn+cH/iv/AF7/AO/Fn97ZX/CTj/soX5Z/+IZ2T/7283v3v3v6&#10;PnveW9+9+9+9+9+9+9+9+9+9+9+9+9+9+9+9+9+9+9+9+9+9+9+9+9+9+9+9+9+9+9+9+9+9+9+9&#10;+9+9+9/HF/4Uhf8Ab7X57/8AiQOvv/fIdX+/mCfzz/8At678xv8Aw89l/wDvpuv/AH7373SD7qa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7vn/AAiG/wCyp/nB/wCK/wDXv/vxZ/e2V/wk4/7KF+Wf&#10;/iGdk/8Avbze/e/e/o+e95b37373737373737373737373737373737373737373737373737373&#10;7373737373737373737373738cX/AIUhf9vtfnv/AOJA6+/98h1f7+YJ/PP/AO3rvzG/8PPZf/vp&#10;uv8A37373SD7qa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7vn/CIb/sqf5wf+K/9e/+/Fn97ZX/&#10;AAk4/wCyhfln/wCIZ2T/AO9vN79797+j573lvfvfvfvfvfvfvfvfvfvfvfvfvfvfvfvfvfvfvfvf&#10;vfvfvfvfvfvfvfvfvfvfvfvfvfvfvfvfvfvfvfxxf+FIX/b7X57/APiQOvv/AHyHV/v5gn88/wD7&#10;eu/Mb/w89l/++m6/9+9+90g+6m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e75/wiG/7Kn+cH/iv&#10;/Xv/AL8Wf3tlf8JOP+yhfln/AOIZ2T/7283v3v3v6PnveW9+9+9+9+9+9+9+9+9+9+9+9+9+9+9+&#10;9+9+9+9+9+9+9+9+9+9+9+9+9+9+9+9+9+9+9+9+9+9+9+9/HF/4Uhf9vtfnv/4kDr7/AN8h1f7+&#10;YJ/PP/7eu/Mb/wAPPZf/AL6br/37373SD7qa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7vn/CIb&#10;/sqf5wf+K/8AXv8A78Wf3tlf8JOP+yhfln/4hnZP/vbze/e/e/o+e95b37373737373737373737&#10;3737373737373737373737373737373737373737373737373737373738cX/hSF/wBvtfnv/wCJ&#10;A6+/98h1f7+YJ/PP/wC3rvzG/wDDz2X/AO+m6/8AfvfvdIPupr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u+f8ACIb/ALKn+cH/AIr/ANe/+/Fn97ZX/CTj/soX5Z/+IZ2T/wC9vN79797+j573lvfv&#10;fvfvfvfvfvfvfvfvfvfvfvfvfvfvfvfvfvfvfvfvfvfvfvfvfvfvfvfvfvfvfvfvfvfvfvfvfvfx&#10;xf8AhSF/2+1+e/8A4kDr7/3yHV/v5gn88/8A7eu/Mb/w89l/++m6/wDfvfvdIPupr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u+f8Ihv+yp/nB/4r/17/78Wf3tlf8ACTj/ALKF+Wf/AIhnZP8A7283&#10;v3v3v6PnveW9+9+9+9+9+9+9+9+9+9+9+9+9+9+9+9+9+9+9+9+9+9+9+9+9+9+9+9+9+9+9+9+9&#10;+9+9+9+9+9+9/HF/4Uhf9vtfnv8A+JA6+/8AfIdX+/mCfzz/APt678xv/Dz2X/76br/37373SD7q&#10;a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7vn/CIb/sqf5wf+K/9e/8AvxZ/e2V/wk4/7KF+Wf8A&#10;4hnZP/vbze/e/e/o+e95b3737373737373737373737373737373737373737373737373737373&#10;73737373737373737373738cX/hSF/2+1+e//iQOvv8A3yHV/v5gn88//t678xv/AA89l/8Avpuv&#10;/fvfvdIPupr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u+f8Ihv+yp/nB/4r/wBe/wDvxZ/e2V/w&#10;k4/7KF+Wf/iGdk/+9vN79797+j573lvfvfvfvfvfvfvfvfvfvfvfvfvfvfvfvfvfvfvfvfvfvfvf&#10;vfvfvfvfvfvfvfvfvfvfvfvfvfvfvfvfxxf+FIX/AG+1+e//AIkDr7/3yHV/v5gn88//ALeu/Mb/&#10;AMPPZf8A76br/wB+9+90g+6m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e75/wAIhv8Asqf5wf8A&#10;iv8A17/78Wf3tlf8JOP+yhfln/4hnZP/AL283v3v3v6PnveW9+9+9+9+9+9+9+9+9+9+9+9+9+9+&#10;9+9+9+9+9+9+9+9+9+9+9+9+9+9+9+9+9+9+9+9+9+9+9+9+9/HF/wCFIX/b7X57/wDiQOvv/fId&#10;X+/mCfzz/wDt678xv/Dz2X/76br/AN+9+90g+6m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IIzByqs&#10;wjUO5AJCKWVAzkCyqXcC54uQPz75BWYMVVmCLqcgEhFLKgZiP0qXcC5/JA/PviWVSoZlUu2lASAX&#10;YKzlVB5ZgiE2H4BP49+98ffH3y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8kRpGVEVnd2CIiAszsxAVVUAlmYmwA5&#10;J98lVnZURWd3YKqqCzMzGyqqi5ZmJsAPr74syorO7KiIpZ3YhVVVF2ZmNgqqBck/T373x98ffL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u+f8Ihv+yp/nB/4r/17/wC/Fn97ZX/CTj/soX5Z/wDi&#10;Gdk/+9vN79797+j573lvfvfvfvfvfvfvfvfvfvfvfvfvfvfvfvfvfvfvfvfvfvfvfvfvfvfvfvfv&#10;fvfvfvfvfvfvfvfvfvfvfxxf+FIX/b7X57/+JA6+/wDfIdX+/mCfzz/+3rvzG/8ADz2X/wC+m6/9&#10;+9+90g+6m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3fP8AhEN/2VP84P8AxX/r3/34s/vbK/4Scf8A&#10;ZQvyz/8AEM7J/wDe3m9+9+9/R897y3v3v3v3v3v3v3v3v3v3v3v3v3v3v3v3v3v3v3v3v3v3v3v3&#10;v3v3v3v3v3v3v3v3v3v3v3v3v3v3v3v44v8AwpC/7fa/Pf8A8SB19/75Dq/38wT+ef8A9vXfmN/4&#10;eey//fTdf+/e/e6QfdTX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d8/4RDf8AZU/zg/8AFf8Ar3/34s/v&#10;bK/4Scf9lC/LP/xDOyf/AHt5vfvfvf0fPe8t7979797979797979797979797979797979797979&#10;7979797979797979797979797979797979797+OL/wAKQv8At9r89/8AxIHX3/vkOr/fzBP55/8A&#10;29d+Y3/h57L/APfTdf8Av3v3ukH3U1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e75/wiG/7Kn+cH/iv/AF7/AO/Fn97ZX/CTj/soX5Z/+IZ2T/7283v3v3v6Pnve&#10;W9+9+9+9+9+9+9+9+9+9+9+9+9+9+9+9+9+9+9+9+9+9+9+9+9+9+9+9+9+9+9+9+9+9+9+9+9+9&#10;+9/HF/4Uhf8Ab7X57/8AiQOvv/fIdX+/mCfzz/8At678xv8Aw89l/wDvpuv/AH7373SD7qa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u+f8Ihv+yp/nB/4r/wBe/wDvxZ/e2V/wk4/7KF+Wf/iGdk/+9vN79797+j573lvfvfvf&#10;vfvfvfvfvfvfvfvfvfvfvfvfvfvfvfvfvfvfvfvfvfvfvfvfvfvfvfvfvfvfvfvfvfvfvfvfxxf+&#10;FIX/AG+1+e//AIkDr7/3yHV/v5gn88//ALeu/Mb/AMPPZf8A76br/wB+9+90g+6m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93z/hEN/2VP8AOD/xX/r3/wB+LP72yv8AhJx/2UL8&#10;s/8AxDOyf/e3m9+9+9/R897y3v3v3v3v3v3v3v3v3v3v3v3v3v3v3v3v3v3v3v3v3v3v3v3v3v3v&#10;3v3v3v3v3v3v3v3v3v3v3v3v3v44v/CkL/t9r89//Egdff8AvkOr/fzBP55//b135jf+Hnsv/wB9&#10;N1/79797pB91N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3fP+EQ3/ZU/zg/8V/69/wDfiz+9sr/hJx/2UL8s/wDxDOyf/e3m9+9+9/R897y3&#10;v3v3v3v3v3v3v3v3v3v3v3v3v3v3v3v3v3v3v3v3v3v3v3v3v3v3v3v3v3v3v3v3v3v3v3v3v3v3&#10;v44v/CkL/t9r89//ABIHX3/vkOr/AH8wT+ef/wBvXfmN/wCHnsv/AN9N1/79797pB91N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3fP+EQ3/ZU/zg/8V/69/wDfiz+9sr/hJx/2UL8s/wDxDOyf/e3m9+9+9/R897y3&#10;v3v3v3v3v3v3v3v3v3v3v3v3v3v3v3v3v3v3v3v3v3v3v3v3v3v3v3v3v3v3v3v3v3v3v3v3v3v3&#10;v44v/CkL/t9r89//ABIHX3/vkOr/AH8wT+ef/wBvXfmN/wCHnsv/AN9N1/79797pB91N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u+f8Ihv+yp/nB/4r/17/78Wf3t&#10;lf8ACTj/ALKF+Wf/AIhnZP8A7283v3v3v6PnveW9+9+9+9+9+9+9+9+9+9+9+9+9+9+9+9+9+9+9&#10;+9+9+9+9+9+9+9+9+9+9+9+9+9+9+9+9+9+9+9+9/HF/4Uhf9vtfnv8A+JA6+/8AfIdX+/mCfzz/&#10;APt678xv/Dz2X/76br/37373SD7qa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u+f8Ihv+yp/nB/4r/wBe/wDvxZ/e2V/wk4/7KF+Wf/iGdk/+9vN79797+j573lvfvfvf&#10;vfvfvfvfvfvfvfvfvfvfvfvfvfvfvfvfvfvfvfvfvfvfvfvfvfvfvfvfvfvfvfvfvfvfvfvfxxf+&#10;FIX/AG+1+e//AIkDr7/3yHV/v5gn88//ALeu/Mb/AMPPZf8A76br/wB+9+90g+6m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93z/hEN/2VP84P/Ff+vf8A34s/&#10;vbK/4Scf9lC/LP8A8Qzsn/3t5vfvfvf0fPe8t797979797979797979797979797979797979797&#10;97979797979797979797979797979797979797+OL/wpC/7fa/Pf/wASB19/75Dq/wB/ME/nn/8A&#10;b135jf8Ah57L/wDfTdf+/e/e6QfdTX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d8/4RDf8AZU/zg/8AFf8A&#10;r3/34s/vbK/4Scf9lC/LP/xDOyf/AHt5vfvfvf0fPe8t79797979797979797979797979797979&#10;797979797979797979797979797979797979797979797+OL/wAKQv8At9r89/8AxIHX3/vkOr/f&#10;zBP55/8A29d+Y3/h57L/APfTdf8Av3v3ukH3U1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e75/wAIhv8A&#10;sqf5wf8Aiv8A17/78Wf3tlf8JOP+yhfln/4hnZP/AL283v3v3v6PnveW9+9+9+9+9+9+9+9+9+9+&#10;9+9+9+9+9+9+9+9+9+9+9+9+9+9+9+9+9+9+9+9+9+9+9+9+9+9+9+9+9/HF/wCFIX/b7X57/wDi&#10;QOvv/fIdX+/mCfzz/wDt678xv/Dz2X/76br/AN+9+90g+6m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93z/AIRDf9lT/OD/AMV/69/9+LP72yv+EnH/AGUL8s//ABDOyf8A3t5vfvfvf0fPe8t79797&#10;979797979797979797979797979797979797979797979797979797979797979797979797+OL/&#10;AMKQv+32vz3/APEgdff++Q6v9/ME/nn/APb135jf+Hnsv/303X/v3v3ukH3U1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u+f8&#10;Ihv+yp/nB/4r/wBe/wDvxZ/e2V/wk4/7KF+Wf/iGdk/+9vN79797+j573lvfvfvfvfvfvfvfvfvf&#10;vfvfvfvfvfvfvfvfvfvfvfvfvfvfvfvfvfvfvfvfvfvfvfvfvfvfvfvfvfvfxxf+FIX/AG+1+e//&#10;AIkDr7/3yHV/v5gn88//ALeu/Mb/AMPPZf8A76br/wB+9+90g+6m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d8/4RDf9lT/OD/xX/r3/AN+LP72yv+EnH/ZQ&#10;vyz/APEM7J/97eb373739Hz3vLe/e/e/e/e/e/e/e/e/e/e/e/e/e/e/e/e/e/e/e/e/e/e/e/e/&#10;e/e/e/e/e/e/e/e/e/e/e/e/e/e/ji/8KQv+32vz3/8AEgdff++Q6v8AfzBP55//AG9d+Y3/AIee&#10;y/8A303X/v3v3ukH3U1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93z/hEN/wBlT/OD/wAV/wCvf/fiz+9sr/hJ&#10;x/2UL8s//EM7J/8Ae3m9+9+9/R897y3v3v3v3v3v3v3v3v3v3v3v3v3v3v3v3v3v3v3v3v3v3v3v&#10;3v3v3v3v3v3v3v3v3v3v3v3v3v3v3v3v44v/AApC/wC32vz3/wDEgdff++Q6v9/ME/nn/wDb135j&#10;f+Hnsv8A99N1/wC/e/e6QfdTX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u+f8Ihv+yp/nB/4r/17/wC/Fn97ZX/CTj/soX5Z/wDiGdk/+9vN&#10;79797+j573lvfvfvfvfvfvfvfvfvfvfvfvfvfvfvfvfvfvfvfvfvfvfvfvfvfvfvfvfvfvfvfvfv&#10;fvfvfvfvfvfvfxxf+FIX/b7X57/+JA6+/wDfIdX+/mCfzz/+3rvzG/8ADz2X/wC+m6/9+9+90g+6&#10;m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u+f8Ihv+yp/nB/4r/wBe/wDvxZ/e2V/wk4/7KF+W&#10;f/iGdk/+9vN79797+j573lvfvfvfvfvfvfvfvfvfvfvfvfvfvfvfvfvfvfvfvfvfvfvfvfvfvfvf&#10;vfvfvfvfvfvfvfvfvfvfvfvfxxf+FIX/AG+1+e//AIkDr7/3yHV/v5gn88//ALeu/Mb/AMPPZf8A&#10;76br/wB+9+90g+6m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e75/wAIhv8Asqf5wf8Aiv8A17/7&#10;8Wf3tlf8JOP+yhfln/4hnZP/AL283v3v3v6PnveW9+9+9+9+9+9+9+9+9+9+9+9+9+9+9+9+9+9+&#10;9+9+9+9+9+9+9+9+9+9+9+9+9+9+9+9+9+9+9+9+9/HF/wCFIX/b7X57/wDiQOvv/fIdX+/mCfzz&#10;/wDt678xv/Dz2X/76br/AN+9+90g+6m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e75/wiG/7Kn+&#10;cH/iv/Xv/vxZ/e2V/wAJOP8AsoX5Z/8AiGdk/wDvbze/e/e/o+e95b3737373737373737373737&#10;37373737373737373737373737373737373737373737373737373738cX/hSF/2+1+e/wD4kDr7&#10;/wB8h1f7+YJ/PP8A+3rvzG/8PPZf/vpuv/fvfvdIPupr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yCMwcqrMI1DuQCQillQM5Asql3AueLkD8++QVmDFVZgi6nIBIRSyoGYj9Kl3Auf&#10;yQPz74llUqGZVLtpQEgF2Cs5VQeWYIhNh+AT+PfvfH3x98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JEaRlRFZ3dgiIgLM7MQFVVAJZmJsAOSffJVZ2VEVnd&#10;2CqqgszMxsqqouWZibAD6++LMqKzuyoiKWd2IVVVRdmZjYKqgXJP09+98ffH3y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7vn/CIb/sqf5wf+K/8AXv8A78Wf3tlf8JOP+yhf&#10;ln/4hnZP/vbze/e/e/o+e95b3737373737373737373737373737373737373737373737373737&#10;37373737373737373737373738cX/hSF/wBvtfnv/wCJA6+/98h1f7+YJ/PP/wC3rvzG/wDDz2X/&#10;AO+m6/8AfvfvdIPupr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d8/wCEQ3/ZU/zg/wDFf+vf/fiz+9sr&#10;/hJx/wBlC/LP/wAQzsn/AN7eb373739Hz3vLe/e/e/e/e/e/e/e/e/e/e/e/e/e/e/e/e/e/e/e/&#10;e/e/e/e/e/e/e/e/e/e/e/e/e/e/e/e/e/e/e/ji/wDCkL/t9r89/wDxIHX3/vkOr/fzBP55/wD2&#10;9d+Y3/h57L/99N1/79797pB91N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3fP+EQ&#10;3/ZU/wA4P/Ff+vf/AH4s/vbK/wCEnH/ZQvyz/wDEM7J/97eb373739Hz3vLe/e/e/e/e/e/e/e/e&#10;/e/e/e/e/e/e/e/e/e/e/e/e/e/e/e/e/e/e/e/e/e/e/e/e/e/e/e/e/e/e/ji/8KQv+32vz3/8&#10;SB19/wC+Q6v9/ME/nn/9vXfmN/4eey//AH03X/v3v3ukH3U1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3fP+EQ3/AGVP84P/ABX/AK9/9+LP72yv&#10;+EnH/ZQvyz/8Qzsn/wB7eb373739Hz3vLe/e/e/e/e/e/e/e/e/e/e/e/e/e/e/e/e/e/e/e/e/e&#10;/e/e/e/e/e/e/e/e/e/e/e/e/e/e/e/e/e/ji/8ACkL/ALfa/Pf/AMSB19/75Dq/38wT+ef/ANvX&#10;fmN/4eey/wD303X/AL9797pB91N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e75/wiG/7Kn+cH/iv/Xv/AL8Wf3tlf8JO&#10;P+yhfln/AOIZ2T/7283v3v3v6PnveW9+9+9+9+9+9+9+9+9+9+9+9+9+9+9+9+9+9+9+9+9+9+9+&#10;9+9+9+9+9+9+9+9+9+9+9+9+9+9+9+9/HF/4Uhf9vtfnv/4kDr7/AN8h1f7+YJ/PP/7eu/Mb/wAP&#10;PZf/AL6br/37373SD7qa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d8/4RDf9lT/ADg/8V/6&#10;9/8Afiz+9sr/AIScf9lC/LP/AMQzsn/3t5vfvfvf0fPe8t797979797979797979797979797979&#10;79797979797979797979797979797979797979797979797+OL/wpC/7fa/Pf/xIHX3/AL5Dq/38&#10;wT+ef/29d+Y3/h57L/8AfTdf+/e/e6QfdTX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u+f8Ihv+yp/nB/4r/17/wC/Fn97ZX/C&#10;Tj/soX5Z/wDiGdk/+9vN79797+j573lvfvfvfvfvfvfvfvfvfvfvfvfvfvfvfvfvfvfvfvfvfvfv&#10;fvfvfvfvfvfvfvfvfvfvfvfvfvfvfvfvfxxf+FIX/b7X57/+JA6+/wDfIdX+/mCfzz/+3rvzG/8A&#10;Dz2X/wC+m6/9+9+90g+6m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93z/hEN/2VP8AOD/xX/r3/wB+LP72yv8AhJx/&#10;2UL8s/8AxDOyf/e3m9+9+9/R897y3v3v3v3v3v3v3v3v3v3v3v3v3v3v3v3v3v3v3v3v3v3v3v3v&#10;3v3v3v3v3v3v3v3v3v3v3v3v3v3v3v44v/CkL/t9r89//Egdff8AvkOr/fzBP55//b135jf+Hnsv&#10;/wB9N1/79797pB91N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e75/wAIhv8Asqf5wf8Aiv8A17/78Wf3tlf8JOP+yhfln/4hnZP/AL283v3v3v6P&#10;nveW9+9+9+9+9+9+9+9+9+9+9+9+9+9+9+9+9+9+9+9+9+9+9+9+9+9+9+9+9+9+9+9+9+9+9+9+&#10;9+9+9/HF/wCFIX/b7X57/wDiQOvv/fIdX+/mCfzz/wDt678xv/Dz2X/76br/AN+9+90g+6m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3fP8AhEN/2VP84P8AxX/r3/34s/vbK/4Scf8AZQvyz/8AEM7J&#10;/wDe3m9+9+9/R897y3v3v3v3v3v3v3v3v3v3v3v3v3v3v3v3v3v3v3v3v3v3v3v3v3v3v3v3v3v3&#10;v3v3v3v3v3v3v3v3v3v44v8AwpC/7fa/Pf8A8SB19/75Dq/38wT+ef8A9vXfmN/4eey//fTdf+/e&#10;/e6QfdTX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93z/hEN/wBlT/OD/wAV/wCv&#10;f/fiz+9sr/hJx/2UL8s//EM7J/8Ae3m9+9+9/R897y3v3v3v3v3v3v3v3v3v3v3v3v3v3v3v3v3v&#10;3v3v3v3v3v3v3v3v3v3v3v3v3v3v3v3v3v3v3v3v3v3v44v/AApC/wC32vz3/wDEgdff++Q6v9/M&#10;E/nn/wDb135jf+Hnsv8A99N1/wC/e/e6QfdTX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7vn/CIb&#10;/sqf5wf+K/8AXv8A78Wf3tlf8JOP+yhfln/4hnZP/vbze/e/e/o+e95b37373737373737373737&#10;3737373737373737373737373737373737373737373737373737373738cX/hSF/wBvtfnv/wCJ&#10;A6+/98h1f7+YJ/PP/wC3rvzG/wDDz2X/AO+m6/8AfvfvdIPupr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93z/hEN/2VP84P/Ff+vf8A34s/vbK/4Scf&#10;9lC/LP8A8Qzsn/3t5vfvfvf0fPe8t79797979797979797979797979797979797979797979797&#10;979797979797979797979797979797+OL/wpC/7fa/Pf/wASB19/75Dq/wB/ME/nn/8Ab135jf8A&#10;h57L/wDfTdf+/e/e6QfdTX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7vn/CIb/sqf5wf+K/9e/+/Fn97ZX/AAk4/wCyhfln/wCIZ2T/AO9vN79797+j573lvfvfvfvf&#10;vfvfvfvfvfvfvfvfvfvfvfvfvfvfvfvfvfvfvfvfvfvfvfvfvfvfvfvfvfvfvfvfvfvfvfxxf+FI&#10;X/b7X57/APiQOvv/AHyHV/v5gn88/wD7eu/Mb/w89l/++m6/9+9+90g+6m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3fP8AhEN/2VP84P8AxX/r3/34s/vb&#10;K/4Scf8AZQvyz/8AEM7J/wDe3m9+9+9/R897y3v3v3v3v3v3v3v3v3v3v3v3v3v3v3v3v3v3v3v3&#10;v3v3v3v3v3v3v3v3v3v3v3v3v3v3v3v3v3v3v3v44v8AwpC/7fa/Pf8A8SB19/75Dq/38wT+ef8A&#10;9vXfmN/4eey//fTdf+/e/e6QfdTX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u+f8Ihv+yp/nB/4r/wBe/wDvxZ/e2V/w&#10;k4/7KF+Wf/iGdk/+9vN79797+j573lvfvfvfvfvfvfvfvfvfvfvfvfvfvfvfvfvfvfvfvfvfvfvf&#10;vfvfvfvfvfvfvfvfvfvfvfvfvfvfvfvfxxf+FIX/AG+1+e//AIkDr7/3yHV/v5gn88//ALeu/Mb/&#10;AMPPZf8A76br/wB+9+90g+6m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u+f8ACIb/ALKn+cH/AIr/ANe/+/Fn97ZX/CTj/soX5Z/+IZ2T/wC9vN79797+&#10;j573lvfvfvfvfvfvfvfvfvfvfvfvfvfvfvfvfvfvfvfvfvfvfvfvfvfvfvfvfvfvfvfvfvfvfvfv&#10;fvfvfvfxxf8AhSF/2+1+e/8A4kDr7/3yHV/v5gn88/8A7eu/Mb/w89l/++m6/wDfvfvdIPupr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93z/hEN/wBlT/OD/wAV/wCvf/fiz+9sr/hJx/2UL8s//EM7J/8Ae3m9+9+9/R897y3v&#10;3v3v3v3v3v3v3v3v3v3v3v3v3v3v3v3v3v3v3v3v3v3v3v3v3v3v3v3v3v3v3v3v3v3v3v3v3v3v&#10;44v/AApC/wC32vz3/wDEgdff++Q6v9/ME/nn/wDb135jf+Hnsv8A99N1/wC/e/e6QfdTX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u+f8Ihv+yp/nB/4r/17/wC/Fn97ZX/CTj/s&#10;oX5Z/wDiGdk/+9vN79797+j573lvfvfvfvfvfvfvfvfvfvfvfvfvfvfvfvfvfvfvfvfvfvfvfvfv&#10;fvfvfvfvfvfvfvfvfvfvfvfvfvfvfxxf+FIX/b7X57/+JA6+/wDfIdX+/mCfzz/+3rvzG/8ADz2X&#10;/wC+m6/9+9+90g+6m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u+f8ACIb/ALKn+cH/AIr/&#10;ANe/+/Fn97ZX/CTj/soX5Z/+IZ2T/wC9vN79797+j573lvfvfvfvfvfvfvfvfvfvfvfvfvfvfvfv&#10;fvfvfvfvfvfvfvfvfvfvfvfvfvfvfvfvfvfvfvfvfvfvfvfxxf8AhSF/2+1+e/8A4kDr7/3yHV/v&#10;5gn88/8A7eu/Mb/w89l/++m6/wDfvfvdIPupr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e75/wiG/7Kn+cH/iv/AF7/AO/Fn97ZX/CTj/soX5Z/&#10;+IZ2T/7283v3v3v6PnveW9+9+9+9+9+9+9+9+9+9+9+9+9+9+9+9+9+9+9+9+9+9+9+9+9+9+9+9&#10;+9+9+9+9+9+9+9+9+9+9+9/HF/4Uhf8Ab7X57/8AiQOvv/fIdX+/mCfzz/8At678xv8Aw89l/wDv&#10;puv/AH7373SD7qa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3fP+EQ3/ZU/zg/8V/69/wDfiz+9sr/hJx/2UL8s/wDxDOyf/e3m9+9+9/R897y3v3v3v3v3&#10;v3v3v3v3v3v3v3v3v3v3v3v3v3v3v3v3v3v3v3v3v3v3v3v3v3v3v3v3v3v3v3v3v3v3v44v/CkL&#10;/t9r89//ABIHX3/vkOr/AH8wT+ef/wBvXfmN/wCHnsv/AN9N1/79797pB91N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93z/AIRDf9lT/OD/AMV/69/9+LP72yv+EnH/&#10;AGUL8s//ABDOyf8A3t5vfvfvf0fPe8t797979797979797979797979797979797979797979797&#10;97979797979797979797979797979797+OL/AMKQv+32vz3/APEgdff++Q6v9/ME/nn/APb135jf&#10;+Hnsv/303X/v3v3ukH3U1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3fP+EQ3/ZU/wA4P/Ff+vf/AH4s/vbK/wCEnH/ZQvyz/wDEM7J/97eb&#10;373739Hz3vLe/e/e/e/e/e/e/e/e/e/e/e/e/e/e/e/e/e/e/e/e/e/e/e/e/e/e/e/e/e/e/e/e&#10;/e/e/e/e/e/e/ji/8KQv+32vz3/8SB19/wC+Q6v9/ME/nn/9vXfmN/4eey//AH03X/v3v3ukH3U1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93z/AIRDf9lT/OD/AMV/69/9+LP72yv+EnH/&#10;AGUL8s//ABDOyf8A3t5vfvfvf0fPe8t797979797979797979797979797979797979797979797&#10;97979797979797979797979797979797+OL/AMKQv+32vz3/APEgdff++Q6v9/ME/nn/APb135jf&#10;+Hnsv/303X/v3v3ukH3U1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d8/wCEQ3/ZU/zg/wDFf+vf/fiz+9sr/hJx/wBlC/LP/wAQzsn/&#10;AN7eb373739Hz3vLe/e/e/e/e/e/e/e/e/e/e/e/e/e/e/e/e/e/e/e/e/e/e/e/e/e/e/e/e/e/&#10;e/e/e/e/e/e/e/e/e/ji/wDCkL/t9r89/wDxIHX3/vkOr/fzBP55/wD29d+Y3/h57L/99N1/7979&#10;7pB91N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93z/hEN/2VP8AOD/xX/r3/wB+LP72yv8AhJx/&#10;2UL8s/8AxDOyf/e3m9+9+9/R897y3v3v3v3v3v3v3v3v3v3v3v3v3v3v3v3v3v3v3v3v3v3v3v3v&#10;3v3v3v3v3v3v3v3v3v3v3v3v3v3v3v44v/CkL/t9r89//Egdff8AvkOr/fzBP55//b135jf+Hnsv&#10;/wB9N1/79797pB91N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93z/hEN/2VP84P/Ff+vf8A34s/&#10;vbK/4Scf9lC/LP8A8Qzsn/3t5vfvfvf0fPe8t797979797979797979797979797979797979797&#10;97979797979797979797979797979797979797+OL/wpC/7fa/Pf/wASB19/75Dq/wB/ME/nn/8A&#10;b135jf8Ah57L/wDfTdf+/e/e6QfdTX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d8/4RDf8AZU/z&#10;g/8AFf8Ar3/34s/vbK/4Scf9lC/LP/xDOyf/AHt5vfvfvf0fPe8t797979797979797979797979&#10;79797979797979797979797979797979797979797979797979797+OL/wAKQv8At9r89/8AxIHX&#10;3/vkOr/fzBP55/8A29d+Y3/h57L/APfTdf8Av3v3ukH3U1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3fP8AhEN/2VP84P8AxX/r3/34s/vbK/4Scf8AZQvyz/8AEM7J/wDe3m9+9+9/R897y3v3v3v3&#10;v3v3v3v3v3v3v3v3v3v3v3v3v3v3v3v3v3v3v3v3v3v3v3v3v3v3v3v3v3v3v3v3v3v3v3v44v8A&#10;wpC/7fa/Pf8A8SB19/75Dq/38wT+ef8A9vXfmN/4eey//fTdf+/e/e6QfdTX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d8/4RDf9lT/ADg/8V/69/8Afiz+9sr/AIScf9lC/LP/AMQzsn/3t5vfvfvf&#10;0fPe8t7979797979797979797979797979797979797979797979797979797979797979797979&#10;7979797+OL/wpC/7fa/Pf/xIHX3/AL5Dq/38wT+ef/29d+Y3/h57L/8AfTdf+/e/e6QfdTX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d8/4RDf9lT/OD/xX/r3/AN+LP72yv+EnH/ZQvyz/APEM7J/9&#10;7eb373739Hz3vLe/e/e/e/e/e/e/e/e/e/e/e/e/e/e/e/e/e/e/e/e/e/e/e/e/e/e/e/e/e/e/&#10;e/e/e/e/e/e/e/e/ji/8KQv+32vz3/8AEgdff++Q6v8AfzBP55//AG9d+Y3/AIeey/8A303X/v3v&#10;3ukH3U1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3fP+EQ3/AGVP84P/ABX/AK9/9+LP72yv+EnH&#10;/ZQvyz/8Qzsn/wB7eb373739Hz3vLe/e/e/e/e/e/e/e/e/e/e/e/e/e/e/e/e/e/e/e/e/e/e/e&#10;/e/e/e/e/e/e/e/e/e/e/e/e/e/e/e/ji/8ACkL/ALfa/Pf/AMSB19/75Dq/38wT+ef/ANvXfmN/&#10;4eey/wD303X/AL9797pB91N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93z/AIRDf9lT/OD/AMV/&#10;69/9+LP72yv+EnH/AGUL8s//ABDOyf8A3t5vfvfvf0fPe8t79797979797979797979797979797&#10;979797979797979797979797979797979797979797979797+OL/AMKQv+32vz3/APEgdff++Q6v&#10;9/ME/nn/APb135jf+Hnsv/303X/v3v3ukH3U1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3fP+EQ&#10;3/ZU/wA4P/Ff+vf/AH4s/vbK/wCEnH/ZQvyz/wDEM7J/97eb373739Hz3vLe/e/e/e/e/e/e/e/e&#10;/e/e/e/e/e/e/e/e/e/e/e/e/e/e/e/e/e/e/e/e/e/e/e/e/e/e/e/e/e/e/ji/8KQv+32vz3/8&#10;SB19/wC+Q6v9/ME/nn/9vXfmN/4eey//AH03X/v3v3ukH3U1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3fP+EQ3/ZU/zg/8V/69/wDfiz+9sr/hJx/2UL8s/wDxDOyf/e3m9+9+9/R897y3v3v3v3v3&#10;v3v3v3v3v3v3v3v3v3v3v3v3v3v3v3v3v3v3v3v3v3v3v3v3v3v3v3v3v3v3v3v3v3v3v44v/CkL&#10;/t9r89//ABIHX3/vkOr/AH8wT+ef/wBvXfmN/wCHnsv/AN9N1/79797pB91N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93z/hEN/wBlT/OD/wAV/wCvf/fiz+9sr/hJx/2UL8s//EM7J/8Ae3m9+9+9&#10;/R897y3v3v3v3v3v3v3v3v3v3v3v3v3v3v3v3v3v3v3v3v3v3v3v3v3v3v3v3v3v3v3v3v3v3v3v&#10;3v3v3v3v44v/AApC/wC32vz3/wDEgdff++Q6v9/ME/nn/wDb135jf+Hnsv8A99N1/wC/e/e6QfdT&#10;X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d8/wCEQ3/ZU/zg/wDFf+vf/fiz+9sr/hJx/wBlC/LP&#10;/wAQzsn/AN7eb373739Hz3vLe/e/e/e/e/e/e/e/e/e/e/e/e/e/e/e/e/e/e/e/e/e/e/e/e/e/&#10;e/e/e/e/e/e/e/e/e/e/e/e/e/ji/wDCkL/t9r89/wDxIHX3/vkOr/fzBP55/wD29d+Y3/h57L/9&#10;9N1/79797pB91N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93z/hEN/2VP8AOD/xX/r3/wB+LP72&#10;yv8AhJx/2UL8s/8AxDOyf/e3m9+9+9/R897y3v3v3v3v3v3v3v3v3v3v3v3v3v3v3v3v3v3v3v3v&#10;3v3v3v3v3v3v3v3v3v3v3v3v3v3v3v3v3v3v3v44v/CkL/t9r89//Egdff8AvkOr/fzBP55//b13&#10;5jf+Hnsv/wB9N1/79797pB91N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93z/hEN/2VP84P/Ff+&#10;vf8A34s/vbK/4Scf9lC/LP8A8Qzsn/3t5vfvfvf0fPe8t7979797979797979797979797979797&#10;9797979797979797979797979797979797979797979797+OL/wpC/7fa/Pf/wASB19/75Dq/wB/&#10;ME/nn/8Ab135jf8Ah57L/wDfTdf+/e/e6QfdTX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d8/4R&#10;Df8AZU/zg/8AFf8Ar3/34s/vbK/4Scf9lC/LP/xDOyf/AHt5vfvfvf0fPe8t7979797979797979&#10;7979797979797979797979797979797979797979797979797979797979797+OL/wAKQv8At9r8&#10;9/8AxIHX3/vkOr/fzBP55/8A29d+Y3/h57L/APfTdf8Av3v3ukH3U1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3fP8AhEN/2VP84P8AxX/r3/34s/vbK/4Scf8AZQvyz/8AEM7J/wDe3m9+9+9/R897&#10;y3v3v3v3v3v3v3v3v3v3v3v3v3v3v3v3v3v3v3v3v3v3v3v3v3v3v3v3v3v3v3v3v3v3v3v3v3v3&#10;v3v44v8AwpC/7fa/Pf8A8SB19/75Dq/38wT+ef8A9vXfmN/4eey//fTdf+/e/e6QfdTX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d8/4RDf9lT/ADg/8V/69/8Afiz+9sr/AIScf9lC/LP/AMQzsn/3&#10;t5vfvfvf0fPe8t79797979797979797979797979797979797979797979797979797979797979&#10;797979797979797+OL/wpC/7fa/Pf/xIHX3/AL5Dq/38wT+ef/29d+Y3/h57L/8AfTdf+/e/e6Qf&#10;dTX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d8/4RDf9lT/OD/xX/r3/AN+LP72yv+EnH/ZQvyz/&#10;APEM7J/97eb373739Hz3vLe/e/e/e/e/e/e/e/e/e/e/e/e/e/e/e/e/e/e/e/e/e/e/e/e/e/e/&#10;e/e/e/e/e/e/e/e/e/e/e/e/ji/8KQv+32vz3/8AEgdff++Q6v8AfzBP55//AG9d+Y3/AIeey/8A&#10;303X/v3v3ukH3U1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3fP+EQ3/AGVP84P/ABX/AK9/9+LP&#10;72yv+EnH/ZQvyz/8Qzsn/wB7eb373739Hz3vLe/e/e/e/e/e/e/e/e/e/e/e/e/e/e/e/e/e/e/e&#10;/e/e/e/e/e/e/e/e/e/e/e/e/e/e/e/e/e/e/e/ji/8ACkL/ALfa/Pf/AMSB19/75Dq/38wT+ef/&#10;ANvXfmN/4eey/wD303X/AL9797pB91N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93z/AIRDf9lT&#10;/OD/AMV/69/9+LP72yv+EnH/AGUL8s//ABDOyf8A3t5vfvfvf0fPe8t797979797979797979797&#10;97979797979797979797979797979797979797979797979797979797+OL/AMKQv+32vz3/APEg&#10;dff++Q6v9/ME/nn/APb135jf+Hnsv/303X/v3v3ukH3U1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5TfyA/5nx3Z/4l&#10;zsj/AN7LM+/l697/APM8O5f/ABK3Yn/vX5j385ruj/mcXbH/AIkvff8A71OV9/IM+Rn/AGUJ3v8A&#10;+Jl7P/8Ae3znv6KH8pT/ALdu/ED/AMRHjv8A3a5b39Aj+VX/ANu8PiZ/4inH/wDuzynveE/lr/8A&#10;ZCXxj/8AEaUP/uxyXv6YX8m3/t1/8LP/ABDWN/8AdvmPdinuwL2eH3Zj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6vP50f/bsP5Zf+Gls/wD9+lsT3Wj/ADh/+3bHym/8NXaX/vzdke6+P5qv/bv75I/+G1tj/wB+&#10;FtD3U3/PN/7dR/MX/wAM3ZX/AL9rr/38974//wDM+Ok//Eudb/8AvZYb3oR9Ef8AM8Omv/Erdd/+&#10;9fh/elD0v/zOLqf/AMSXsT/3qcV7+bh8c/8AsoToj/xMvWH/AL2+D9/Vk9/UK9/Rl9/Xz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Yddwf8yl7R/8R1vb/wB5rJ+w+7a/5lV2Z/4j7ef/ALzm&#10;S9ofs7/mW3YX/hj7s/8AdDX+wz7p/wCZOds/+Iz35/7y2V96nv8ALM/7Lyxn/hx7j/8Ac2u96tn8&#10;uD/suTHf+HBuP/3MrveuB8Bf+yxsd/2u89/7lVfvT1/lW/8AbwvEf+HNuj/3NyPvcH97anvZ397q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Un/mq/8fxm/wDw+qX/ANw92e9Vb+Z9/wAfpmv/AA96b/3D3T71r/5iv/H3&#10;Zf8A8PCD/wBx9y+9Nz+bv/x/+e/8P+l/9w94+yL/ABL/AOZxYr/qDP8A7tsR7JN8V/8AmbeM/wCo&#10;M/8Au1xPsoXxt/5mhjf+ob/5JYz2QD4df8zsw/8A1B//ACZwvveG6x/5l5sz/wAN3Gf+4ye90zrb&#10;/jwdn/8Ahv4z/wBxk97b2wP+PI2r/wBqLHf+4ye9+Lqn/mWux/8Aw2cT/wC4kftde1t7V/sQP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">
                <v:rect id="Rectangle 3" o:spid="_x0000_s1027" style="position:absolute;left:1868;top:1077;width:10770;height:6008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sVRMIA&#10;AADaAAAADwAAAGRycy9kb3ducmV2LnhtbESPQWsCMRSE7wX/Q3iCt5pVQimrUUQRPNiDVvD62Dx3&#10;VzcvaxLd9d83hUKPw8x8w8yXvW3Ek3yoHWuYjDMQxIUzNZcaTt/b908QISIbbByThhcFWC4Gb3PM&#10;jev4QM9jLEWCcMhRQxVjm0sZiooshrFriZN3cd5iTNKX0njsEtw2cpplH9JizWmhwpbWFRW348Nq&#10;2JzV5K72h1fpd3LVfUVlrkppPRr2qxmISH38D/+1d0bDFH6vpBsgF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+xVEwgAAANoAAAAPAAAAAAAAAAAAAAAAAJgCAABkcnMvZG93&#10;bnJldi54bWxQSwUGAAAAAAQABAD1AAAAhwMAAAAA&#10;" fillcolor="#ddd" strokecolor="#3465a4">
                  <v:stroke joinstyle="round"/>
                </v:rect>
                <v:oval id="Oval 4" o:spid="_x0000_s1028" style="position:absolute;left:2264;top:1704;width:396;height:3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bN0MIA&#10;AADaAAAADwAAAGRycy9kb3ducmV2LnhtbESPQWsCMRSE74L/ITyhN812W6RsjVIWBCkFqXro8bF5&#10;3awmL2uS6vbfm0LB4zAz3zCL1eCsuFCInWcFj7MCBHHjdcetgsN+PX0BEROyRuuZFPxShNVyPFpg&#10;pf2VP+myS63IEI4VKjAp9ZWUsTHkMM58T5y9bx8cpixDK3XAa4Y7K8uimEuHHecFgz3VhprT7scp&#10;sKkIdVvW26/381GaD79+Lo1V6mEyvL2CSDSke/i/vdEKnuDvSr4B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Zs3QwgAAANoAAAAPAAAAAAAAAAAAAAAAAJgCAABkcnMvZG93&#10;bnJldi54bWxQSwUGAAAAAAQABAD1AAAAhwMAAAAA&#10;" fillcolor="#666" stroked="f" strokecolor="#3465a4"/>
                <v:oval id="Oval 5" o:spid="_x0000_s1029" style="position:absolute;left:2264;top:6240;width:396;height:39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9VpMIA&#10;AADaAAAADwAAAGRycy9kb3ducmV2LnhtbESPQWsCMRSE7wX/Q3hCb91sFymyNUpZEEQKRe2hx8fm&#10;dbOavKxJ1O2/N4VCj8PMfMMsVqOz4koh9p4VPBclCOLW6547BZ+H9dMcREzIGq1nUvBDEVbLycMC&#10;a+1vvKPrPnUiQzjWqMCkNNRSxtaQw1j4gTh73z44TFmGTuqAtwx3VlZl+SId9pwXDA7UGGpP+4tT&#10;YFMZmq5qPr6256M07349q4xV6nE6vr2CSDSm//Bfe6MVzOD3Sr4Bcn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j1WkwgAAANoAAAAPAAAAAAAAAAAAAAAAAJgCAABkcnMvZG93&#10;bnJldi54bWxQSwUGAAAAAAQABAD1AAAAhwMAAAAA&#10;" fillcolor="#666" stroked="f" strokecolor="#3465a4"/>
                <v:oval id="Oval 6" o:spid="_x0000_s1030" style="position:absolute;left:11789;top:1704;width:396;height:3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PwP8IA&#10;AADaAAAADwAAAGRycy9kb3ducmV2LnhtbESPQWsCMRSE74L/ITyhN812aaVsjVIWBCkFqXro8bF5&#10;3awmL2uS6vbfm0LB4zAz3zCL1eCsuFCInWcFj7MCBHHjdcetgsN+PX0BEROyRuuZFPxShNVyPFpg&#10;pf2VP+myS63IEI4VKjAp9ZWUsTHkMM58T5y9bx8cpixDK3XAa4Y7K8uimEuHHecFgz3VhprT7scp&#10;sKkIdVvW26/381GaD79+Ko1V6mEyvL2CSDSke/i/vdEKnuHvSr4B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w/A/wgAAANoAAAAPAAAAAAAAAAAAAAAAAJgCAABkcnMvZG93&#10;bnJldi54bWxQSwUGAAAAAAQABAD1AAAAhwMAAAAA&#10;" fillcolor="#666" stroked="f" strokecolor="#3465a4"/>
                <v:oval id="Oval 7" o:spid="_x0000_s1031" style="position:absolute;left:11789;top:6240;width:396;height:39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FuSMIA&#10;AADaAAAADwAAAGRycy9kb3ducmV2LnhtbESPQWsCMRSE7wX/Q3hCbzXrIlJWo8iCIEWQ2h56fGye&#10;m9XkZU1S3f57Uyj0OMzMN8xyPTgrbhRi51nBdFKAIG687rhV8PmxfXkFEROyRuuZFPxQhPVq9LTE&#10;Svs7v9PtmFqRIRwrVGBS6ispY2PIYZz4njh7Jx8cpixDK3XAe4Y7K8uimEuHHecFgz3VhprL8dsp&#10;sKkIdVvWh6+361mavd/OSmOVeh4PmwWIREP6D/+1d1rBHH6v5Bs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EW5IwgAAANoAAAAPAAAAAAAAAAAAAAAAAJgCAABkcnMvZG93&#10;bnJldi54bWxQSwUGAAAAAAQABAD1AAAAhwMAAAAA&#10;" fillcolor="#666" stroked="f" strokecolor="#3465a4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32" type="#_x0000_t202" style="position:absolute;left:3001;top:2385;width:6179;height:1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9GJcMA&#10;AADaAAAADwAAAGRycy9kb3ducmV2LnhtbESPX2vCQBDE34V+h2MLvunFPrSSehGRKrVQpFZ8XnKb&#10;P5jdC7kzxn76XkHo4zAzv2EWy4Eb1VPnaycGZtMEFEnubC2lgeP3ZjIH5QOKxcYJGbiRh2X2MFpg&#10;at1Vvqg/hFJFiPgUDVQhtKnWPq+I0U9dSxK9wnWMIcqu1LbDa4Rzo5+S5Fkz1hIXKmxpXVF+PlzY&#10;QLEp57w7NbxN1ruPPufj/ufzzZjx47B6BRVoCP/he/vdGniBvyvxBu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9GJcMAAADaAAAADwAAAAAAAAAAAAAAAACYAgAAZHJzL2Rv&#10;d25yZXYueG1sUEsFBgAAAAAEAAQA9QAAAIgDAAAAAA==&#10;" filled="f" stroked="f">
                  <v:stroke joinstyle="round"/>
                  <v:textbox inset="2.5mm,1.25mm,2.5mm,1.25mm">
                    <w:txbxContent>
                      <w:p w:rsidR="00FF428B" w:rsidRDefault="00173BE4">
                        <w:pPr>
                          <w:rPr>
                            <w:rFonts w:ascii="Noto Sans" w:eastAsia="Microsoft YaHei" w:hAnsi="Noto Sans"/>
                            <w:spacing w:val="-28"/>
                            <w:w w:val="95"/>
                            <w:kern w:val="0"/>
                            <w:sz w:val="56"/>
                            <w:szCs w:val="36"/>
                          </w:rPr>
                        </w:pPr>
                        <w:r>
                          <w:rPr>
                            <w:rFonts w:ascii="Noto Sans" w:eastAsia="Microsoft YaHei" w:hAnsi="Noto Sans"/>
                            <w:spacing w:val="-28"/>
                            <w:w w:val="95"/>
                            <w:kern w:val="0"/>
                            <w:sz w:val="56"/>
                            <w:szCs w:val="36"/>
                          </w:rPr>
                          <w:t>Título abreviado de la actuación</w:t>
                        </w:r>
                      </w:p>
                    </w:txbxContent>
                  </v:textbox>
                </v:shape>
                <v:shape id="Text Box 9" o:spid="_x0000_s1033" type="#_x0000_t202" style="position:absolute;left:3115;top:4369;width:6820;height:10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DSV8AA&#10;AADaAAAADwAAAGRycy9kb3ducmV2LnhtbERPTWvCQBC9F/wPywi9NRt7kJBmFREVUyilVjwP2TEJ&#10;ZmZDdhvT/vruodDj430X64k7NdLgWycGFkkKiqRytpXawPlz/5SB8gHFYueEDHyTh/Vq9lBgbt1d&#10;Pmg8hVrFEPE5GmhC6HOtfdUQo09cTxK5qxsYQ4RDre2A9xjOnX5O06VmbCU2NNjTtqHqdvpiA9d9&#10;nXF56fiQbsvXseLz+8/bzpjH+bR5ARVoCv/iP/fRGohb45V4A/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/DSV8AAAADaAAAADwAAAAAAAAAAAAAAAACYAgAAZHJzL2Rvd25y&#10;ZXYueG1sUEsFBgAAAAAEAAQA9QAAAIUDAAAAAA==&#10;" filled="f" stroked="f">
                  <v:stroke joinstyle="round"/>
                  <v:textbox inset="2.5mm,1.25mm,2.5mm,1.25mm">
                    <w:txbxContent>
                      <w:p w:rsidR="00173BE4" w:rsidRDefault="00243D81">
                        <w:pPr>
                          <w:rPr>
                            <w:rFonts w:ascii="Noto Sans" w:eastAsia="Microsoft YaHei" w:hAnsi="Noto Sans"/>
                            <w:b/>
                            <w:spacing w:val="-7"/>
                            <w:w w:val="90"/>
                            <w:sz w:val="28"/>
                            <w:szCs w:val="36"/>
                          </w:rPr>
                        </w:pPr>
                        <w:r w:rsidRPr="00243D81">
                          <w:rPr>
                            <w:rFonts w:ascii="Noto Sans" w:eastAsia="Microsoft YaHei" w:hAnsi="Noto Sans"/>
                            <w:b/>
                            <w:spacing w:val="-7"/>
                            <w:w w:val="90"/>
                            <w:sz w:val="28"/>
                            <w:szCs w:val="36"/>
                          </w:rPr>
                          <w:t>Promover el desarrollo tecnológico, la innovación y una investigación de calidad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34" type="#_x0000_t75" style="position:absolute;left:4604;top:5559;width:7014;height:9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NlaDEAAAA2gAAAA8AAABkcnMvZG93bnJldi54bWxEj91qwkAUhO+FvsNyBG9C3bSEamNWKa1C&#10;QRH8eYBD9pgEs2dDdo3Rp3cLBS+HmW+GyRa9qUVHrassK3gbxyCIc6srLhQcD6vXKQjnkTXWlknB&#10;jRws5i+DDFNtr7yjbu8LEUrYpaig9L5JpXR5SQbd2DbEwTvZ1qAPsi2kbvEayk0t3+P4QxqsOCyU&#10;2NB3Sfl5fzEKPiM6Srleb7bR5PKzS5aHeJrclRoN+68ZCE+9f4b/6V8dOPi7Em6An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NlaDEAAAA2gAAAA8AAAAAAAAAAAAAAAAA&#10;nwIAAGRycy9kb3ducmV2LnhtbFBLBQYAAAAABAAEAPcAAACQAwAAAAA=&#10;" strokecolor="#3465a4">
                  <v:fill recolor="t" type="frame"/>
                  <v:stroke joinstyle="round"/>
                  <v:imagedata r:id="rId8" o:title=""/>
                </v:shape>
                <v:shape id="Picture 11" o:spid="_x0000_s1035" type="#_x0000_t75" style="position:absolute;left:10145;top:3688;width:1700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hERzDAAAA2wAAAA8AAABkcnMvZG93bnJldi54bWxEj0FrwkAQhe+C/2EZoRfRjaXYEF1FlIK0&#10;J2PxPGbHJJidDdnVpP++cyj0NsN789436+3gGvWkLtSeDSzmCSjiwtuaSwPf549ZCipEZIuNZzLw&#10;QwG2m/FojZn1PZ/omcdSSQiHDA1UMbaZ1qGoyGGY+5ZYtJvvHEZZu1LbDnsJd41+TZKldlizNFTY&#10;0r6i4p4/nIHPYnpMG+sX5Hbp9XJ4v7r+7cuYl8mwW4GKNMR/89/10Qq+0MsvMoDe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aERHMMAAADbAAAADwAAAAAAAAAAAAAAAACf&#10;AgAAZHJzL2Rvd25yZXYueG1sUEsFBgAAAAAEAAQA9wAAAI8DAAAAAA==&#10;" strokecolor="#3465a4">
                  <v:fill recolor="t" type="frame"/>
                  <v:stroke joinstyle="round"/>
                  <v:imagedata r:id="rId9" o:title=""/>
                </v:shape>
                <v:shape id="Picture 12" o:spid="_x0000_s1036" type="#_x0000_t75" style="position:absolute;left:3512;top:5766;width:892;height: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QkRrBAAAA2wAAAA8AAABkcnMvZG93bnJldi54bWxET01rg0AQvQf6H5Yp9BbXJBLEuglFWgj0&#10;UGJCz4M7daXurLgbo/++Wyj0No/3OeVxtr2YaPSdYwWbJAVB3Djdcavgenlb5yB8QNbYOyYFC3k4&#10;Hh5WJRba3flMUx1aEUPYF6jAhDAUUvrGkEWfuIE4cl9utBgiHFupR7zHcNvLbZrupcWOY4PBgSpD&#10;zXd9swqqandqX/vh09hd926mrP7Is0Wpp8f55RlEoDn8i//cJx3nb+D3l3iAPP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kQkRrBAAAA2wAAAA8AAAAAAAAAAAAAAAAAnwIA&#10;AGRycy9kb3ducmV2LnhtbFBLBQYAAAAABAAEAPcAAACNAwAAAAA=&#10;" strokecolor="#3465a4">
                  <v:fill recolor="t" type="frame"/>
                  <v:stroke joinstyle="round"/>
                  <v:imagedata r:id="rId10" o:title=""/>
                </v:shape>
              </v:group>
            </w:pict>
          </mc:Fallback>
        </mc:AlternateContent>
      </w:r>
    </w:p>
    <w:sectPr w:rsidR="00173BE4">
      <w:pgSz w:w="16838" w:h="11906" w:orient="landscape"/>
      <w:pgMar w:top="1134" w:right="1134" w:bottom="1134" w:left="1134" w:header="720" w:footer="720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">
    <w:charset w:val="00"/>
    <w:family w:val="swiss"/>
    <w:pitch w:val="variable"/>
    <w:sig w:usb0="E00002FF" w:usb1="4000001F" w:usb2="08000029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proofState w:spelling="clean" w:grammar="clean"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3BE4"/>
    <w:rsid w:val="00173BE4"/>
    <w:rsid w:val="00243D81"/>
    <w:rsid w:val="006F00B1"/>
    <w:rsid w:val="00FF4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</w:pPr>
    <w:rPr>
      <w:rFonts w:ascii="Liberation Serif" w:eastAsia="NSimSun" w:hAnsi="Liberation Serif" w:cs="Lucida Sans"/>
      <w:kern w:val="2"/>
      <w:sz w:val="24"/>
      <w:szCs w:val="24"/>
      <w:lang w:eastAsia="zh-CN" w:bidi="hi-I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tulo1">
    <w:name w:val="Título1"/>
    <w:basedOn w:val="Normal"/>
    <w:next w:val="Textoindependiente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</w:style>
  <w:style w:type="paragraph" w:styleId="Epgrafe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</w:pPr>
    <w:rPr>
      <w:rFonts w:ascii="Liberation Serif" w:eastAsia="NSimSun" w:hAnsi="Liberation Serif" w:cs="Lucida Sans"/>
      <w:kern w:val="2"/>
      <w:sz w:val="24"/>
      <w:szCs w:val="24"/>
      <w:lang w:eastAsia="zh-CN" w:bidi="hi-I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tulo1">
    <w:name w:val="Título1"/>
    <w:basedOn w:val="Normal"/>
    <w:next w:val="Textoindependiente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</w:style>
  <w:style w:type="paragraph" w:styleId="Epgrafe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iniguez\Downloads\PLANTILLA%20PLACA%20FEDER%20(2)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PLANTILLA PLACA FEDER (2).dot</Template>
  <TotalTime>4</TotalTime>
  <Pages>1</Pages>
  <Words>0</Words>
  <Characters>1</Characters>
  <Application>Microsoft Office Word</Application>
  <DocSecurity>0</DocSecurity>
  <Lines>1</Lines>
  <Paragraphs>1</Paragraphs>
  <ScaleCrop>false</ScaleCrop>
  <Company>Agencia de Innovación y Desarrollo de Andalucía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Iñiguez Balsalobre, Mercedes</dc:creator>
  <cp:lastModifiedBy>Iñiguez Balsalobre, Mercedes</cp:lastModifiedBy>
  <cp:revision>3</cp:revision>
  <cp:lastPrinted>1995-11-21T15:41:00Z</cp:lastPrinted>
  <dcterms:created xsi:type="dcterms:W3CDTF">2022-10-03T13:11:00Z</dcterms:created>
  <dcterms:modified xsi:type="dcterms:W3CDTF">2022-10-04T06:27:00Z</dcterms:modified>
</cp:coreProperties>
</file>